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063E0B75" w:rsidR="00DF0360" w:rsidRPr="006A2BD0"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A2BD0">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E211BF" w:rsidRPr="004778A4">
        <w:rPr>
          <w:rFonts w:ascii="Arial" w:eastAsia="MS Mincho" w:hAnsi="Arial" w:cs="Arial"/>
          <w:b/>
          <w:sz w:val="24"/>
          <w:szCs w:val="24"/>
          <w:lang w:eastAsia="ja-JP"/>
        </w:rPr>
        <w:t>2</w:t>
      </w:r>
      <w:r w:rsidR="00E211BF">
        <w:rPr>
          <w:rFonts w:ascii="Arial" w:eastAsia="MS Mincho" w:hAnsi="Arial" w:cs="Arial"/>
          <w:b/>
          <w:sz w:val="24"/>
          <w:szCs w:val="24"/>
          <w:lang w:eastAsia="ja-JP"/>
        </w:rPr>
        <w:t>3</w:t>
      </w:r>
      <w:bookmarkStart w:id="0" w:name="_GoBack"/>
      <w:bookmarkEnd w:id="0"/>
      <w:r w:rsidR="00E211BF">
        <w:rPr>
          <w:rFonts w:ascii="Arial" w:eastAsia="MS Mincho" w:hAnsi="Arial" w:cs="Arial"/>
          <w:b/>
          <w:sz w:val="24"/>
          <w:szCs w:val="24"/>
          <w:lang w:eastAsia="ja-JP"/>
        </w:rPr>
        <w:t>3170</w:t>
      </w:r>
    </w:p>
    <w:p w14:paraId="0B32A2CC" w14:textId="3813B695" w:rsidR="00084E19" w:rsidRPr="004778A4" w:rsidRDefault="000615EB" w:rsidP="00084E19">
      <w:pPr>
        <w:pBdr>
          <w:bottom w:val="single" w:sz="4" w:space="1" w:color="auto"/>
        </w:pBdr>
        <w:tabs>
          <w:tab w:val="right" w:pos="9214"/>
        </w:tabs>
        <w:rPr>
          <w:rFonts w:ascii="Arial" w:hAnsi="Arial" w:cs="Arial"/>
          <w:b/>
        </w:rPr>
      </w:pPr>
      <w:r w:rsidRPr="000615EB">
        <w:rPr>
          <w:rFonts w:ascii="Arial" w:eastAsia="MS Mincho" w:hAnsi="Arial" w:cs="Arial"/>
          <w:b/>
          <w:sz w:val="24"/>
          <w:szCs w:val="24"/>
          <w:lang w:eastAsia="ja-JP"/>
        </w:rPr>
        <w:t>Chicago, USA, 13 - 17 November 2023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46738C1B"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946BF8" w:rsidRPr="00946BF8">
        <w:rPr>
          <w:rFonts w:ascii="Arial" w:hAnsi="Arial" w:cs="Arial"/>
          <w:b/>
          <w:bCs/>
        </w:rPr>
        <w:t>Add</w:t>
      </w:r>
      <w:r w:rsidR="006760A3">
        <w:rPr>
          <w:rFonts w:ascii="Arial" w:hAnsi="Arial" w:cs="Arial"/>
          <w:b/>
          <w:bCs/>
        </w:rPr>
        <w:t>ing</w:t>
      </w:r>
      <w:r w:rsidR="00946BF8" w:rsidRPr="00946BF8">
        <w:rPr>
          <w:rFonts w:ascii="Arial" w:hAnsi="Arial" w:cs="Arial"/>
          <w:b/>
          <w:bCs/>
        </w:rPr>
        <w:t xml:space="preserve"> </w:t>
      </w:r>
      <w:proofErr w:type="spellStart"/>
      <w:r w:rsidR="00946BF8" w:rsidRPr="00946BF8">
        <w:rPr>
          <w:rFonts w:ascii="Arial" w:hAnsi="Arial" w:cs="Arial"/>
          <w:b/>
          <w:bCs/>
        </w:rPr>
        <w:t>referernces</w:t>
      </w:r>
      <w:proofErr w:type="spellEnd"/>
      <w:r w:rsidR="00946BF8" w:rsidRPr="00946BF8">
        <w:rPr>
          <w:rFonts w:ascii="Arial" w:hAnsi="Arial" w:cs="Arial"/>
          <w:b/>
          <w:bCs/>
        </w:rPr>
        <w:t xml:space="preserve"> for Ambient IoT TS</w:t>
      </w:r>
      <w:r w:rsidR="00322D42" w:rsidRPr="00322D42">
        <w:rPr>
          <w:rFonts w:ascii="Arial" w:hAnsi="Arial" w:cs="Arial"/>
          <w:b/>
          <w:bCs/>
        </w:rPr>
        <w:t xml:space="preserve"> </w:t>
      </w:r>
    </w:p>
    <w:p w14:paraId="199C5C59" w14:textId="3E93363C"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CE687A">
        <w:rPr>
          <w:rFonts w:ascii="Arial" w:hAnsi="Arial" w:cs="Arial"/>
          <w:b/>
          <w:bCs/>
        </w:rPr>
        <w:t>S</w:t>
      </w:r>
      <w:r w:rsidRPr="004778A4">
        <w:rPr>
          <w:rFonts w:ascii="Arial" w:hAnsi="Arial" w:cs="Arial"/>
          <w:b/>
          <w:bCs/>
        </w:rPr>
        <w:t xml:space="preserve"> 22.</w:t>
      </w:r>
      <w:r w:rsidR="00CE687A">
        <w:rPr>
          <w:rFonts w:ascii="Arial" w:hAnsi="Arial" w:cs="Arial"/>
          <w:b/>
          <w:bCs/>
        </w:rPr>
        <w:t>XXX</w:t>
      </w:r>
    </w:p>
    <w:p w14:paraId="1E8F7702" w14:textId="758AA41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CE687A">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4E16C55"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proofErr w:type="spellStart"/>
      <w:r w:rsidR="009D450E" w:rsidRPr="009D450E">
        <w:rPr>
          <w:rFonts w:ascii="Arial" w:hAnsi="Arial" w:cs="Arial" w:hint="eastAsia"/>
          <w:b/>
          <w:bCs/>
        </w:rPr>
        <w:t>W</w:t>
      </w:r>
      <w:r w:rsidR="009D450E" w:rsidRPr="009D450E">
        <w:rPr>
          <w:rFonts w:ascii="Arial" w:hAnsi="Arial" w:cs="Arial"/>
          <w:b/>
          <w:bCs/>
        </w:rPr>
        <w:t>eijie</w:t>
      </w:r>
      <w:proofErr w:type="spellEnd"/>
      <w:r w:rsidR="009D450E" w:rsidRPr="009D450E">
        <w:rPr>
          <w:rFonts w:ascii="Arial" w:hAnsi="Arial" w:cs="Arial"/>
          <w:b/>
          <w:bCs/>
        </w:rPr>
        <w:t xml:space="preserve"> </w:t>
      </w:r>
      <w:r w:rsidR="00B01124" w:rsidRPr="009D450E">
        <w:rPr>
          <w:rFonts w:ascii="Arial" w:hAnsi="Arial" w:cs="Arial"/>
          <w:b/>
          <w:bCs/>
        </w:rPr>
        <w:t>X</w:t>
      </w:r>
      <w:r w:rsidR="00B01124">
        <w:rPr>
          <w:rFonts w:ascii="Arial" w:hAnsi="Arial" w:cs="Arial"/>
          <w:b/>
          <w:bCs/>
        </w:rPr>
        <w:t>u</w:t>
      </w:r>
      <w:r w:rsidR="00B01124" w:rsidRPr="009D450E">
        <w:rPr>
          <w:rFonts w:ascii="Arial" w:hAnsi="Arial" w:cs="Arial"/>
          <w:b/>
          <w:bCs/>
        </w:rPr>
        <w:t xml:space="preserve"> </w:t>
      </w:r>
      <w:hyperlink r:id="rId10" w:history="1">
        <w:r w:rsidR="00CD4F0C" w:rsidRPr="00CA065F">
          <w:rPr>
            <w:rStyle w:val="af"/>
            <w:rFonts w:ascii="Arial" w:hAnsi="Arial" w:cs="Arial"/>
            <w:b/>
            <w:bCs/>
          </w:rPr>
          <w:t>xuweijie@oppo.com</w:t>
        </w:r>
      </w:hyperlink>
      <w:r w:rsidR="00991CD7">
        <w:rPr>
          <w:rStyle w:val="af"/>
          <w:rFonts w:ascii="Arial" w:hAnsi="Arial" w:cs="Arial"/>
          <w:b/>
          <w:bCs/>
        </w:rPr>
        <w:t xml:space="preserve">, </w:t>
      </w:r>
      <w:r w:rsidR="00991CD7">
        <w:rPr>
          <w:rFonts w:ascii="Arial" w:hAnsi="Arial" w:cs="Arial"/>
          <w:b/>
          <w:bCs/>
        </w:rPr>
        <w:t>Yang Xu (</w:t>
      </w:r>
      <w:hyperlink r:id="rId11" w:history="1">
        <w:r w:rsidR="00991CD7" w:rsidRPr="0000512C">
          <w:rPr>
            <w:rStyle w:val="af"/>
            <w:rFonts w:ascii="Arial" w:hAnsi="Arial" w:cs="Arial"/>
            <w:b/>
            <w:bCs/>
          </w:rPr>
          <w:t>xuyang@oppo.com</w:t>
        </w:r>
      </w:hyperlink>
      <w:r w:rsidR="00991CD7">
        <w:rPr>
          <w:rFonts w:ascii="Arial" w:hAnsi="Arial" w:cs="Arial"/>
          <w:b/>
          <w:bCs/>
        </w:rPr>
        <w:t>)</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3812071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006760A3">
        <w:rPr>
          <w:rStyle w:val="abstractlabel"/>
          <w:rFonts w:eastAsia="Arial Unicode MS" w:cs="Arial"/>
          <w:i/>
          <w:sz w:val="22"/>
          <w:szCs w:val="22"/>
          <w:lang w:eastAsia="zh-CN"/>
        </w:rPr>
        <w:t>is to add some references in Ambient IoT TS</w:t>
      </w:r>
    </w:p>
    <w:p w14:paraId="3B686B46" w14:textId="1CAB863E" w:rsidR="008A6EC6" w:rsidRDefault="008A6EC6" w:rsidP="008A6EC6">
      <w:pPr>
        <w:jc w:val="center"/>
        <w:rPr>
          <w:ins w:id="2" w:author="WeijieOPPO_2" w:date="2023-11-03T19:22:00Z"/>
          <w:color w:val="FF0000"/>
          <w:sz w:val="36"/>
        </w:rPr>
      </w:pPr>
      <w:bookmarkStart w:id="3" w:name="_Toc103935714"/>
      <w:bookmarkStart w:id="4" w:name="_Toc103935715"/>
      <w:bookmarkEnd w:id="1"/>
      <w:r w:rsidRPr="00EB7A03">
        <w:rPr>
          <w:color w:val="FF0000"/>
          <w:sz w:val="36"/>
        </w:rPr>
        <w:t xml:space="preserve">****************Start of </w:t>
      </w:r>
      <w:r w:rsidR="005946E4">
        <w:rPr>
          <w:color w:val="FF0000"/>
          <w:sz w:val="36"/>
        </w:rPr>
        <w:t>1</w:t>
      </w:r>
      <w:r w:rsidR="005946E4" w:rsidRPr="005946E4">
        <w:rPr>
          <w:color w:val="FF0000"/>
          <w:sz w:val="36"/>
          <w:vertAlign w:val="superscript"/>
        </w:rPr>
        <w:t>st</w:t>
      </w:r>
      <w:r w:rsidR="005946E4">
        <w:rPr>
          <w:color w:val="FF0000"/>
          <w:sz w:val="36"/>
        </w:rPr>
        <w:t xml:space="preserve"> </w:t>
      </w:r>
      <w:r w:rsidRPr="00EB7A03">
        <w:rPr>
          <w:color w:val="FF0000"/>
          <w:sz w:val="36"/>
        </w:rPr>
        <w:t>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30298676" w14:textId="77777777" w:rsidR="00AB01A0" w:rsidRPr="004D3578" w:rsidRDefault="00AB01A0" w:rsidP="00AB01A0">
      <w:pPr>
        <w:pStyle w:val="1"/>
        <w:rPr>
          <w:ins w:id="5" w:author="WeijieOPPO_2" w:date="2023-11-03T19:24:00Z"/>
        </w:rPr>
      </w:pPr>
      <w:bookmarkStart w:id="6" w:name="_Toc135954496"/>
      <w:ins w:id="7" w:author="WeijieOPPO_2" w:date="2023-11-03T19:24:00Z">
        <w:r w:rsidRPr="004D3578">
          <w:t>2</w:t>
        </w:r>
        <w:r w:rsidRPr="004D3578">
          <w:tab/>
          <w:t>References</w:t>
        </w:r>
        <w:bookmarkEnd w:id="6"/>
      </w:ins>
    </w:p>
    <w:p w14:paraId="44181D3B" w14:textId="77777777" w:rsidR="00AB01A0" w:rsidRPr="004D3578" w:rsidRDefault="00AB01A0" w:rsidP="00AB01A0">
      <w:pPr>
        <w:rPr>
          <w:ins w:id="8" w:author="WeijieOPPO_2" w:date="2023-11-03T19:24:00Z"/>
        </w:rPr>
      </w:pPr>
      <w:ins w:id="9" w:author="WeijieOPPO_2" w:date="2023-11-03T19:24:00Z">
        <w:r w:rsidRPr="004D3578">
          <w:t>The following documents contain provisions which, through reference in this text, constitute provisions of the present document.</w:t>
        </w:r>
      </w:ins>
    </w:p>
    <w:p w14:paraId="6C263B65" w14:textId="77777777" w:rsidR="00AB01A0" w:rsidRPr="004D3578" w:rsidRDefault="00AB01A0" w:rsidP="00AB01A0">
      <w:pPr>
        <w:pStyle w:val="B1"/>
        <w:rPr>
          <w:ins w:id="10" w:author="WeijieOPPO_2" w:date="2023-11-03T19:24:00Z"/>
        </w:rPr>
      </w:pPr>
      <w:ins w:id="11" w:author="WeijieOPPO_2" w:date="2023-11-03T19:24:00Z">
        <w:r>
          <w:t>-</w:t>
        </w:r>
        <w:r>
          <w:tab/>
        </w:r>
        <w:r w:rsidRPr="004D3578">
          <w:t>References are either specific (identified by date of publication, edition number, version number, etc.) or non</w:t>
        </w:r>
        <w:r w:rsidRPr="004D3578">
          <w:noBreakHyphen/>
          <w:t>specific.</w:t>
        </w:r>
      </w:ins>
    </w:p>
    <w:p w14:paraId="11C17F2A" w14:textId="77777777" w:rsidR="00AB01A0" w:rsidRPr="004D3578" w:rsidRDefault="00AB01A0" w:rsidP="00AB01A0">
      <w:pPr>
        <w:pStyle w:val="B1"/>
        <w:rPr>
          <w:ins w:id="12" w:author="WeijieOPPO_2" w:date="2023-11-03T19:24:00Z"/>
        </w:rPr>
      </w:pPr>
      <w:ins w:id="13" w:author="WeijieOPPO_2" w:date="2023-11-03T19:24:00Z">
        <w:r>
          <w:t>-</w:t>
        </w:r>
        <w:r>
          <w:tab/>
        </w:r>
        <w:r w:rsidRPr="004D3578">
          <w:t>For a specific reference, subsequent revisions do not apply.</w:t>
        </w:r>
      </w:ins>
    </w:p>
    <w:p w14:paraId="47383045" w14:textId="77777777" w:rsidR="00AB01A0" w:rsidRPr="004D3578" w:rsidRDefault="00AB01A0" w:rsidP="00AB01A0">
      <w:pPr>
        <w:pStyle w:val="B1"/>
        <w:rPr>
          <w:ins w:id="14" w:author="WeijieOPPO_2" w:date="2023-11-03T19:24:00Z"/>
        </w:rPr>
      </w:pPr>
      <w:ins w:id="15" w:author="WeijieOPPO_2" w:date="2023-11-03T19:24: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51A0A1E1" w14:textId="77777777" w:rsidR="00AB01A0" w:rsidRPr="004D3578" w:rsidRDefault="00AB01A0" w:rsidP="00AB01A0">
      <w:pPr>
        <w:pStyle w:val="EX"/>
        <w:rPr>
          <w:ins w:id="16" w:author="WeijieOPPO_2" w:date="2023-11-03T19:24:00Z"/>
        </w:rPr>
      </w:pPr>
      <w:ins w:id="17" w:author="WeijieOPPO_2" w:date="2023-11-03T19:24:00Z">
        <w:r w:rsidRPr="004D3578">
          <w:t>[1]</w:t>
        </w:r>
        <w:r w:rsidRPr="004D3578">
          <w:tab/>
          <w:t>3GPP TR 21.905: "Vocabulary for 3GPP Specifications".</w:t>
        </w:r>
      </w:ins>
    </w:p>
    <w:p w14:paraId="1A6F1446" w14:textId="77777777" w:rsidR="00AB01A0" w:rsidRPr="004D3578" w:rsidRDefault="00AB01A0" w:rsidP="00AB01A0">
      <w:pPr>
        <w:pStyle w:val="EX"/>
        <w:rPr>
          <w:ins w:id="18" w:author="WeijieOPPO_2" w:date="2023-11-03T19:24:00Z"/>
        </w:rPr>
      </w:pPr>
      <w:ins w:id="19" w:author="WeijieOPPO_2" w:date="2023-11-03T19:24:00Z">
        <w:r w:rsidRPr="004D3578">
          <w:t>…</w:t>
        </w:r>
      </w:ins>
    </w:p>
    <w:p w14:paraId="2DB218D0" w14:textId="08894EE0" w:rsidR="00AB01A0" w:rsidRPr="00681CFC" w:rsidRDefault="00AB01A0" w:rsidP="00AB01A0">
      <w:pPr>
        <w:keepLines/>
        <w:ind w:left="1702" w:hanging="1418"/>
        <w:rPr>
          <w:ins w:id="20" w:author="WeijieOPPO_2" w:date="2023-11-03T19:25:00Z"/>
          <w:rFonts w:eastAsia="等线"/>
        </w:rPr>
      </w:pPr>
      <w:bookmarkStart w:id="21" w:name="_Ref115060096"/>
      <w:ins w:id="22" w:author="WeijieOPPO_2" w:date="2023-11-03T19:25:00Z">
        <w:r w:rsidRPr="00681CFC">
          <w:rPr>
            <w:rFonts w:eastAsia="等线"/>
          </w:rPr>
          <w:t>[</w:t>
        </w:r>
        <w:r>
          <w:rPr>
            <w:rFonts w:eastAsia="等线"/>
          </w:rPr>
          <w:t>x1</w:t>
        </w:r>
        <w:r w:rsidRPr="00681CFC">
          <w:rPr>
            <w:rFonts w:eastAsia="等线"/>
          </w:rPr>
          <w:t xml:space="preserve">] </w:t>
        </w:r>
        <w:r w:rsidRPr="00681CFC">
          <w:rPr>
            <w:rFonts w:eastAsia="等线"/>
          </w:rPr>
          <w:tab/>
        </w:r>
        <w:proofErr w:type="spellStart"/>
        <w:r w:rsidRPr="00681CFC">
          <w:rPr>
            <w:rFonts w:eastAsia="等线"/>
          </w:rPr>
          <w:t>Noghabaei</w:t>
        </w:r>
        <w:proofErr w:type="spellEnd"/>
        <w:r w:rsidRPr="00681CFC">
          <w:rPr>
            <w:rFonts w:eastAsia="等线"/>
          </w:rPr>
          <w:t xml:space="preserve"> S M, </w:t>
        </w:r>
        <w:proofErr w:type="spellStart"/>
        <w:r w:rsidRPr="00681CFC">
          <w:rPr>
            <w:rFonts w:eastAsia="等线"/>
          </w:rPr>
          <w:t>Radin</w:t>
        </w:r>
        <w:proofErr w:type="spellEnd"/>
        <w:r w:rsidRPr="00681CFC">
          <w:rPr>
            <w:rFonts w:eastAsia="等线"/>
          </w:rPr>
          <w:t xml:space="preserve"> R L, </w:t>
        </w:r>
        <w:proofErr w:type="spellStart"/>
        <w:r w:rsidRPr="00681CFC">
          <w:rPr>
            <w:rFonts w:eastAsia="等线"/>
          </w:rPr>
          <w:t>Savaria</w:t>
        </w:r>
        <w:proofErr w:type="spellEnd"/>
        <w:r w:rsidRPr="00681CFC">
          <w:rPr>
            <w:rFonts w:eastAsia="等线"/>
          </w:rPr>
          <w:t xml:space="preserve"> Y, et al. A high-efficiency ultra-low-power CMOS rectifier for RF energy harvesting applications[C]//2018 IEEE International Symposium on Circuits and Systems (ISCAS). IEEE, 2018: 1-4</w:t>
        </w:r>
        <w:bookmarkEnd w:id="21"/>
      </w:ins>
    </w:p>
    <w:p w14:paraId="246EB623" w14:textId="3BCA8987" w:rsidR="00AB01A0" w:rsidRPr="00A830EE" w:rsidRDefault="00AB01A0" w:rsidP="00AB01A0">
      <w:pPr>
        <w:pStyle w:val="EX"/>
        <w:rPr>
          <w:ins w:id="23" w:author="WeijieOPPO_2" w:date="2023-11-03T19:25:00Z"/>
          <w:lang w:val="en-US" w:eastAsia="zh-CN"/>
        </w:rPr>
      </w:pPr>
      <w:bookmarkStart w:id="24" w:name="_Ref115060099"/>
      <w:ins w:id="25" w:author="WeijieOPPO_2" w:date="2023-11-03T19:25:00Z">
        <w:r>
          <w:rPr>
            <w:lang w:val="en-US" w:eastAsia="zh-CN"/>
          </w:rPr>
          <w:t xml:space="preserve">[x2] </w:t>
        </w:r>
        <w:r>
          <w:rPr>
            <w:lang w:val="en-US" w:eastAsia="zh-CN"/>
          </w:rPr>
          <w:tab/>
        </w:r>
        <w:r w:rsidRPr="00A830EE">
          <w:rPr>
            <w:lang w:val="en-US" w:eastAsia="zh-CN"/>
          </w:rPr>
          <w:t>Wu Z, Zhao Y, Sun Y, et al. A Self-Bias Rectifier with 27.6% PCE at-30dBm for RF Energy Harvesting[C]//2021 IEEE International Symposium on Circuits and Systems (ISCAS). IEEE, 2021: 1-5.</w:t>
        </w:r>
        <w:bookmarkEnd w:id="24"/>
      </w:ins>
    </w:p>
    <w:p w14:paraId="464E16A2" w14:textId="4707DFB3" w:rsidR="00AB01A0" w:rsidRPr="006006BC" w:rsidRDefault="00AB01A0" w:rsidP="00AB01A0">
      <w:pPr>
        <w:pStyle w:val="EX"/>
        <w:rPr>
          <w:ins w:id="26" w:author="WeijieOPPO_2" w:date="2023-11-03T19:25:00Z"/>
          <w:lang w:val="en-US" w:eastAsia="zh-CN"/>
        </w:rPr>
      </w:pPr>
      <w:bookmarkStart w:id="27" w:name="_Ref115085355"/>
      <w:ins w:id="28" w:author="WeijieOPPO_2" w:date="2023-11-03T19:25:00Z">
        <w:r>
          <w:rPr>
            <w:lang w:val="en-US" w:eastAsia="zh-CN"/>
          </w:rPr>
          <w:t xml:space="preserve">[x3] </w:t>
        </w:r>
        <w:r>
          <w:rPr>
            <w:lang w:val="en-US" w:eastAsia="zh-CN"/>
          </w:rPr>
          <w:tab/>
        </w:r>
        <w:proofErr w:type="spellStart"/>
        <w:r w:rsidRPr="00CA5FC0">
          <w:rPr>
            <w:lang w:val="en-US" w:eastAsia="zh-CN"/>
          </w:rPr>
          <w:t>Valenta</w:t>
        </w:r>
        <w:proofErr w:type="spellEnd"/>
        <w:r w:rsidRPr="00CA5FC0">
          <w:rPr>
            <w:lang w:val="en-US" w:eastAsia="zh-CN"/>
          </w:rPr>
          <w:t xml:space="preserve"> C R, </w:t>
        </w:r>
        <w:proofErr w:type="spellStart"/>
        <w:r w:rsidRPr="00CA5FC0">
          <w:rPr>
            <w:lang w:val="en-US" w:eastAsia="zh-CN"/>
          </w:rPr>
          <w:t>Durgin</w:t>
        </w:r>
        <w:proofErr w:type="spellEnd"/>
        <w:r w:rsidRPr="00CA5FC0">
          <w:rPr>
            <w:lang w:val="en-US" w:eastAsia="zh-CN"/>
          </w:rPr>
          <w:t xml:space="preserve"> G D. Harvesting wireless power: Survey of energy-harvester conversion efficiency in far-field, wireless power transfer systems[J]. IEEE Mi </w:t>
        </w:r>
        <w:proofErr w:type="spellStart"/>
        <w:r w:rsidRPr="00CA5FC0">
          <w:rPr>
            <w:lang w:val="en-US" w:eastAsia="zh-CN"/>
          </w:rPr>
          <w:t>crowave</w:t>
        </w:r>
        <w:proofErr w:type="spellEnd"/>
        <w:r w:rsidRPr="00CA5FC0">
          <w:rPr>
            <w:lang w:val="en-US" w:eastAsia="zh-CN"/>
          </w:rPr>
          <w:t xml:space="preserve"> Magazine, 2014, 15(4): 108-120.</w:t>
        </w:r>
        <w:bookmarkEnd w:id="27"/>
      </w:ins>
    </w:p>
    <w:p w14:paraId="3CC72E5A" w14:textId="502CA2FF" w:rsidR="00AB01A0" w:rsidRDefault="00AB01A0" w:rsidP="00AB01A0">
      <w:pPr>
        <w:pStyle w:val="EX"/>
        <w:rPr>
          <w:ins w:id="29" w:author="WeijieOPPO_2" w:date="2023-11-03T19:25:00Z"/>
          <w:lang w:val="en-US" w:eastAsia="zh-CN"/>
        </w:rPr>
      </w:pPr>
      <w:bookmarkStart w:id="30" w:name="_Ref115060157"/>
      <w:ins w:id="31" w:author="WeijieOPPO_2" w:date="2023-11-03T19:25:00Z">
        <w:r>
          <w:rPr>
            <w:lang w:val="en-US" w:eastAsia="zh-CN"/>
          </w:rPr>
          <w:t xml:space="preserve">[x4] </w:t>
        </w:r>
        <w:r>
          <w:rPr>
            <w:lang w:val="en-US" w:eastAsia="zh-CN"/>
          </w:rPr>
          <w:tab/>
        </w:r>
        <w:r w:rsidRPr="006006BC">
          <w:rPr>
            <w:lang w:val="en-US" w:eastAsia="zh-CN"/>
          </w:rPr>
          <w:t xml:space="preserve">Kim S, Vyas R, </w:t>
        </w:r>
        <w:proofErr w:type="spellStart"/>
        <w:r w:rsidRPr="006006BC">
          <w:rPr>
            <w:lang w:val="en-US" w:eastAsia="zh-CN"/>
          </w:rPr>
          <w:t>Bito</w:t>
        </w:r>
        <w:proofErr w:type="spellEnd"/>
        <w:r w:rsidRPr="006006BC">
          <w:rPr>
            <w:lang w:val="en-US" w:eastAsia="zh-CN"/>
          </w:rPr>
          <w:t xml:space="preserve"> J, et al. Ambient RF energy-harvesting technologies for self-sustainable standalone wireless sensor platforms[J]. Proceedings of the IEEE, 2014, 102(11): 1649-1666.</w:t>
        </w:r>
        <w:bookmarkStart w:id="32" w:name="_Ref115060186"/>
        <w:bookmarkEnd w:id="30"/>
      </w:ins>
    </w:p>
    <w:p w14:paraId="404A02F2" w14:textId="7E3579C3" w:rsidR="00AB01A0" w:rsidRDefault="00AB01A0" w:rsidP="00AB01A0">
      <w:pPr>
        <w:pStyle w:val="EX"/>
        <w:rPr>
          <w:ins w:id="33" w:author="WeijieOPPO_2" w:date="2023-11-03T19:25:00Z"/>
          <w:lang w:val="en-US" w:eastAsia="zh-CN"/>
        </w:rPr>
      </w:pPr>
      <w:bookmarkStart w:id="34" w:name="_Ref115085480"/>
      <w:ins w:id="35" w:author="WeijieOPPO_2" w:date="2023-11-03T19:25:00Z">
        <w:r>
          <w:rPr>
            <w:lang w:val="en-US" w:eastAsia="zh-CN"/>
          </w:rPr>
          <w:t xml:space="preserve">[x5] </w:t>
        </w:r>
        <w:r>
          <w:rPr>
            <w:lang w:val="en-US" w:eastAsia="zh-CN"/>
          </w:rPr>
          <w:tab/>
        </w:r>
        <w:r w:rsidRPr="00B83FEE">
          <w:rPr>
            <w:rFonts w:hint="eastAsia"/>
            <w:lang w:val="en-US" w:eastAsia="zh-CN"/>
          </w:rPr>
          <w:t xml:space="preserve">Green M, Dunlop E, </w:t>
        </w:r>
        <w:proofErr w:type="spellStart"/>
        <w:r w:rsidRPr="00B83FEE">
          <w:rPr>
            <w:rFonts w:hint="eastAsia"/>
            <w:lang w:val="en-US" w:eastAsia="zh-CN"/>
          </w:rPr>
          <w:t>Hohl</w:t>
        </w:r>
        <w:proofErr w:type="spellEnd"/>
        <w:r w:rsidRPr="00B83FEE">
          <w:rPr>
            <w:rFonts w:hint="eastAsia"/>
            <w:lang w:val="en-US" w:eastAsia="zh-CN"/>
          </w:rPr>
          <w:t>‐</w:t>
        </w:r>
        <w:proofErr w:type="spellStart"/>
        <w:r w:rsidRPr="00B83FEE">
          <w:rPr>
            <w:rFonts w:hint="eastAsia"/>
            <w:lang w:val="en-US" w:eastAsia="zh-CN"/>
          </w:rPr>
          <w:t>Ebinger</w:t>
        </w:r>
        <w:proofErr w:type="spellEnd"/>
        <w:r w:rsidRPr="00B83FEE">
          <w:rPr>
            <w:rFonts w:hint="eastAsia"/>
            <w:lang w:val="en-US" w:eastAsia="zh-CN"/>
          </w:rPr>
          <w:t xml:space="preserve"> J, et al. Solar cell efficiency tables (version </w:t>
        </w:r>
        <w:proofErr w:type="gramStart"/>
        <w:r w:rsidRPr="00B83FEE">
          <w:rPr>
            <w:rFonts w:hint="eastAsia"/>
            <w:lang w:val="en-US" w:eastAsia="zh-CN"/>
          </w:rPr>
          <w:t>57)[</w:t>
        </w:r>
        <w:proofErr w:type="gramEnd"/>
        <w:r w:rsidRPr="00B83FEE">
          <w:rPr>
            <w:rFonts w:hint="eastAsia"/>
            <w:lang w:val="en-US" w:eastAsia="zh-CN"/>
          </w:rPr>
          <w:t>J]. Progress in photovoltaics: research and applications, 2021, 29(1): 3-15.</w:t>
        </w:r>
        <w:bookmarkEnd w:id="32"/>
        <w:bookmarkEnd w:id="34"/>
      </w:ins>
    </w:p>
    <w:p w14:paraId="725FC5FE" w14:textId="0CEDAAAE" w:rsidR="00AB01A0" w:rsidRPr="00286BD6" w:rsidRDefault="00AB01A0" w:rsidP="00AB01A0">
      <w:pPr>
        <w:pStyle w:val="EX"/>
        <w:rPr>
          <w:ins w:id="36" w:author="WeijieOPPO_2" w:date="2023-11-03T19:25:00Z"/>
          <w:rFonts w:eastAsia="等线"/>
          <w:lang w:val="fr-FR" w:eastAsia="zh-CN"/>
        </w:rPr>
      </w:pPr>
      <w:ins w:id="37" w:author="WeijieOPPO_2" w:date="2023-11-03T19:25:00Z">
        <w:r w:rsidRPr="00286BD6">
          <w:rPr>
            <w:rFonts w:eastAsia="等线"/>
            <w:lang w:val="fr-FR" w:eastAsia="zh-CN"/>
          </w:rPr>
          <w:t>[</w:t>
        </w:r>
        <w:r>
          <w:rPr>
            <w:rFonts w:eastAsia="等线"/>
            <w:lang w:val="fr-FR" w:eastAsia="zh-CN"/>
          </w:rPr>
          <w:t>x6</w:t>
        </w:r>
        <w:r w:rsidRPr="00286BD6">
          <w:rPr>
            <w:rFonts w:eastAsia="等线"/>
            <w:lang w:val="fr-FR" w:eastAsia="zh-CN"/>
          </w:rPr>
          <w:t xml:space="preserve">] </w:t>
        </w:r>
        <w:r w:rsidRPr="00286BD6">
          <w:rPr>
            <w:rFonts w:eastAsia="等线"/>
            <w:lang w:val="fr-FR" w:eastAsia="zh-CN"/>
          </w:rPr>
          <w:tab/>
          <w:t>Mishu M K, Rokonuzzaman M, Pasupuleti J, et al. An adaptive TE-PV hybrid energy harvesting system for self-powered iot sensor applications[J]. Sensors, 2021, 21(8): 2604.</w:t>
        </w:r>
      </w:ins>
    </w:p>
    <w:p w14:paraId="5F3B976F" w14:textId="31FAAC28" w:rsidR="00AB01A0" w:rsidRDefault="00AB01A0" w:rsidP="00AB01A0">
      <w:pPr>
        <w:pStyle w:val="EX"/>
        <w:rPr>
          <w:ins w:id="38" w:author="WeijieOPPO_2" w:date="2023-11-03T19:25:00Z"/>
          <w:lang w:val="en-US" w:eastAsia="zh-CN"/>
        </w:rPr>
      </w:pPr>
      <w:bookmarkStart w:id="39" w:name="_Ref115060201"/>
      <w:ins w:id="40" w:author="WeijieOPPO_2" w:date="2023-11-03T19:25:00Z">
        <w:r>
          <w:rPr>
            <w:lang w:val="en-US" w:eastAsia="zh-CN"/>
          </w:rPr>
          <w:t>[x7]</w:t>
        </w:r>
        <w:r>
          <w:rPr>
            <w:lang w:val="en-US" w:eastAsia="zh-CN"/>
          </w:rPr>
          <w:tab/>
        </w:r>
        <w:proofErr w:type="spellStart"/>
        <w:r w:rsidRPr="006006BC">
          <w:rPr>
            <w:lang w:val="en-US" w:eastAsia="zh-CN"/>
          </w:rPr>
          <w:t>Prauzek</w:t>
        </w:r>
        <w:proofErr w:type="spellEnd"/>
        <w:r w:rsidRPr="006006BC">
          <w:rPr>
            <w:lang w:val="en-US" w:eastAsia="zh-CN"/>
          </w:rPr>
          <w:t xml:space="preserve"> M, </w:t>
        </w:r>
        <w:proofErr w:type="spellStart"/>
        <w:r w:rsidRPr="006006BC">
          <w:rPr>
            <w:lang w:val="en-US" w:eastAsia="zh-CN"/>
          </w:rPr>
          <w:t>Konecny</w:t>
        </w:r>
        <w:proofErr w:type="spellEnd"/>
        <w:r w:rsidRPr="006006BC">
          <w:rPr>
            <w:lang w:val="en-US" w:eastAsia="zh-CN"/>
          </w:rPr>
          <w:t xml:space="preserve"> J, </w:t>
        </w:r>
        <w:proofErr w:type="spellStart"/>
        <w:r w:rsidRPr="006006BC">
          <w:rPr>
            <w:lang w:val="en-US" w:eastAsia="zh-CN"/>
          </w:rPr>
          <w:t>Borova</w:t>
        </w:r>
        <w:proofErr w:type="spellEnd"/>
        <w:r w:rsidRPr="006006BC">
          <w:rPr>
            <w:lang w:val="en-US" w:eastAsia="zh-CN"/>
          </w:rPr>
          <w:t xml:space="preserve"> M, et al. Energy harvesting sources, storage devices and system topologies for environmental wireless sensor networks: A review[J]. Sensors, 2018, 18(8): 2446.</w:t>
        </w:r>
        <w:bookmarkEnd w:id="39"/>
      </w:ins>
    </w:p>
    <w:p w14:paraId="0C2D6866" w14:textId="112222F5" w:rsidR="00AB01A0" w:rsidRPr="006006BC" w:rsidRDefault="00AB01A0" w:rsidP="00AB01A0">
      <w:pPr>
        <w:pStyle w:val="EX"/>
        <w:rPr>
          <w:ins w:id="41" w:author="WeijieOPPO_2" w:date="2023-11-03T19:25:00Z"/>
          <w:lang w:val="en-US" w:eastAsia="zh-CN"/>
        </w:rPr>
      </w:pPr>
      <w:bookmarkStart w:id="42" w:name="_Ref115060262"/>
      <w:ins w:id="43" w:author="WeijieOPPO_2" w:date="2023-11-03T19:25:00Z">
        <w:r>
          <w:rPr>
            <w:lang w:val="en-US" w:eastAsia="zh-CN"/>
          </w:rPr>
          <w:t xml:space="preserve">[x8] </w:t>
        </w:r>
        <w:r>
          <w:rPr>
            <w:lang w:val="en-US" w:eastAsia="zh-CN"/>
          </w:rPr>
          <w:tab/>
        </w:r>
        <w:r w:rsidRPr="006006BC">
          <w:rPr>
            <w:lang w:val="en-US" w:eastAsia="zh-CN"/>
          </w:rPr>
          <w:t xml:space="preserve">Kim S, Vyas R, </w:t>
        </w:r>
        <w:proofErr w:type="spellStart"/>
        <w:r w:rsidRPr="006006BC">
          <w:rPr>
            <w:lang w:val="en-US" w:eastAsia="zh-CN"/>
          </w:rPr>
          <w:t>Bito</w:t>
        </w:r>
        <w:proofErr w:type="spellEnd"/>
        <w:r w:rsidRPr="006006BC">
          <w:rPr>
            <w:lang w:val="en-US" w:eastAsia="zh-CN"/>
          </w:rPr>
          <w:t xml:space="preserve"> J, et al. Ambient RF energy-harvesting technologies for self-sustainable standalone wireless sensor platforms[J]. Proceedings of the IEEE, 2014, 102(11): 1649-1666.</w:t>
        </w:r>
        <w:bookmarkEnd w:id="42"/>
      </w:ins>
    </w:p>
    <w:p w14:paraId="450ADA2F" w14:textId="485F26E9" w:rsidR="00AB01A0" w:rsidRPr="00A830EE" w:rsidRDefault="00AB01A0" w:rsidP="00AB01A0">
      <w:pPr>
        <w:keepLines/>
        <w:ind w:left="1702" w:hanging="1418"/>
        <w:rPr>
          <w:ins w:id="44" w:author="WeijieOPPO_2" w:date="2023-11-03T19:25:00Z"/>
          <w:rFonts w:eastAsia="等线"/>
        </w:rPr>
      </w:pPr>
      <w:ins w:id="45" w:author="WeijieOPPO_2" w:date="2023-11-03T19:25:00Z">
        <w:r w:rsidRPr="00A830EE">
          <w:rPr>
            <w:rFonts w:eastAsia="等线"/>
          </w:rPr>
          <w:lastRenderedPageBreak/>
          <w:t>[</w:t>
        </w:r>
      </w:ins>
      <w:ins w:id="46" w:author="WeijieOPPO_2" w:date="2023-11-03T19:26:00Z">
        <w:r>
          <w:rPr>
            <w:rFonts w:eastAsia="等线"/>
          </w:rPr>
          <w:t>x9</w:t>
        </w:r>
      </w:ins>
      <w:ins w:id="47" w:author="WeijieOPPO_2" w:date="2023-11-03T19:25:00Z">
        <w:r w:rsidRPr="00A830EE">
          <w:rPr>
            <w:rFonts w:eastAsia="等线"/>
          </w:rPr>
          <w:t>]</w:t>
        </w:r>
        <w:r>
          <w:rPr>
            <w:rFonts w:eastAsia="等线"/>
          </w:rPr>
          <w:t xml:space="preserve"> </w:t>
        </w:r>
        <w:r>
          <w:rPr>
            <w:rFonts w:eastAsia="等线"/>
          </w:rPr>
          <w:tab/>
        </w:r>
        <w:r w:rsidRPr="00A830EE">
          <w:rPr>
            <w:rFonts w:eastAsia="等线"/>
          </w:rPr>
          <w:t>H. S. Kim, J. -H. Kim, and J. Kim, ‘‘A review of piezoelectric energy harvesting based on vibration,’’ Int. J. Precision Eng. Manuf., vol. 12, no. 6, pp. 1129–1141, Dec. 2011.</w:t>
        </w:r>
      </w:ins>
    </w:p>
    <w:p w14:paraId="4C6121B4" w14:textId="2433114C" w:rsidR="00AB01A0" w:rsidRPr="00D2542F" w:rsidRDefault="00AB01A0" w:rsidP="00AB01A0">
      <w:pPr>
        <w:pStyle w:val="EX"/>
        <w:rPr>
          <w:ins w:id="48" w:author="WeijieOPPO_2" w:date="2023-11-03T19:25:00Z"/>
          <w:lang w:eastAsia="zh-CN"/>
        </w:rPr>
      </w:pPr>
      <w:ins w:id="49" w:author="WeijieOPPO_2" w:date="2023-11-03T19:25:00Z">
        <w:r w:rsidRPr="00A830EE">
          <w:rPr>
            <w:rFonts w:eastAsia="等线"/>
          </w:rPr>
          <w:t>[</w:t>
        </w:r>
      </w:ins>
      <w:ins w:id="50" w:author="WeijieOPPO_2" w:date="2023-11-03T19:26:00Z">
        <w:r>
          <w:rPr>
            <w:rFonts w:eastAsia="等线"/>
          </w:rPr>
          <w:t>x10</w:t>
        </w:r>
      </w:ins>
      <w:ins w:id="51" w:author="WeijieOPPO_2" w:date="2023-11-03T19:25:00Z">
        <w:r w:rsidRPr="00A830EE">
          <w:rPr>
            <w:rFonts w:eastAsia="等线"/>
          </w:rPr>
          <w:t>]</w:t>
        </w:r>
        <w:r>
          <w:rPr>
            <w:rFonts w:eastAsia="等线"/>
          </w:rPr>
          <w:t xml:space="preserve"> </w:t>
        </w:r>
        <w:r>
          <w:rPr>
            <w:rFonts w:eastAsia="等线"/>
          </w:rPr>
          <w:tab/>
        </w:r>
        <w:r w:rsidRPr="00A830EE">
          <w:rPr>
            <w:rFonts w:eastAsia="等线"/>
          </w:rPr>
          <w:t xml:space="preserve">Hoang T, Ferin G, </w:t>
        </w:r>
        <w:proofErr w:type="spellStart"/>
        <w:r w:rsidRPr="00A830EE">
          <w:rPr>
            <w:rFonts w:eastAsia="等线"/>
          </w:rPr>
          <w:t>Bantignies</w:t>
        </w:r>
        <w:proofErr w:type="spellEnd"/>
        <w:r w:rsidRPr="00A830EE">
          <w:rPr>
            <w:rFonts w:eastAsia="等线"/>
          </w:rPr>
          <w:t xml:space="preserve"> C, et al. Aging assessment of piezoelectric energy harvester using electrical loads[C]//Journal of Physics: Conference Series. IOP Publishing, 2019, 1407(1): 012078.</w:t>
        </w:r>
        <w:r w:rsidRPr="00D2542F" w:rsidDel="00D2542F">
          <w:rPr>
            <w:rFonts w:eastAsia="宋体" w:hint="eastAsia"/>
            <w:lang w:eastAsia="zh-CN"/>
          </w:rPr>
          <w:t xml:space="preserve"> </w:t>
        </w:r>
      </w:ins>
    </w:p>
    <w:p w14:paraId="7B49B596" w14:textId="6B9FBA64" w:rsidR="00AB01A0" w:rsidRDefault="00AB01A0" w:rsidP="008A6EC6">
      <w:pPr>
        <w:jc w:val="center"/>
        <w:rPr>
          <w:ins w:id="52" w:author="WeijieOPPO_2" w:date="2023-11-03T19:23:00Z"/>
          <w:color w:val="FF0000"/>
          <w:sz w:val="36"/>
        </w:rPr>
      </w:pPr>
    </w:p>
    <w:p w14:paraId="69BE9127" w14:textId="4ED364B3" w:rsidR="00AB01A0" w:rsidRDefault="00AB01A0" w:rsidP="008A6EC6">
      <w:pPr>
        <w:jc w:val="center"/>
        <w:rPr>
          <w:ins w:id="53" w:author="WeijieOPPO_2" w:date="2023-11-03T19:23:00Z"/>
          <w:color w:val="FF0000"/>
          <w:sz w:val="36"/>
        </w:rPr>
      </w:pPr>
    </w:p>
    <w:p w14:paraId="70540F22" w14:textId="77777777" w:rsidR="00AB01A0" w:rsidRDefault="00AB01A0" w:rsidP="00AB01A0">
      <w:pPr>
        <w:jc w:val="center"/>
        <w:rPr>
          <w:color w:val="FF0000"/>
          <w:sz w:val="36"/>
        </w:rPr>
      </w:pPr>
      <w:r w:rsidRPr="004778A4">
        <w:rPr>
          <w:color w:val="FF0000"/>
          <w:sz w:val="36"/>
        </w:rPr>
        <w:t xml:space="preserve">*******************End of </w:t>
      </w:r>
      <w:r>
        <w:rPr>
          <w:color w:val="FF0000"/>
          <w:sz w:val="36"/>
        </w:rPr>
        <w:t>1</w:t>
      </w:r>
      <w:r w:rsidRPr="005946E4">
        <w:rPr>
          <w:color w:val="FF0000"/>
          <w:sz w:val="36"/>
          <w:vertAlign w:val="superscript"/>
        </w:rPr>
        <w:t>st</w:t>
      </w:r>
      <w:r>
        <w:rPr>
          <w:color w:val="FF0000"/>
          <w:sz w:val="36"/>
        </w:rPr>
        <w:t xml:space="preserve"> </w:t>
      </w:r>
      <w:r w:rsidRPr="004778A4">
        <w:rPr>
          <w:color w:val="FF0000"/>
          <w:sz w:val="36"/>
        </w:rPr>
        <w:t>Change*****************</w:t>
      </w:r>
    </w:p>
    <w:p w14:paraId="1ECB1792" w14:textId="77777777" w:rsidR="00AB01A0" w:rsidRDefault="00AB01A0" w:rsidP="008A6EC6">
      <w:pPr>
        <w:jc w:val="center"/>
        <w:rPr>
          <w:color w:val="FF0000"/>
          <w:sz w:val="36"/>
        </w:rPr>
      </w:pPr>
    </w:p>
    <w:p w14:paraId="1E5E0598" w14:textId="4CD8DA80" w:rsidR="00AB01A0" w:rsidRDefault="00AB01A0" w:rsidP="00AB01A0">
      <w:pPr>
        <w:jc w:val="center"/>
        <w:rPr>
          <w:color w:val="FF0000"/>
          <w:sz w:val="36"/>
        </w:rPr>
      </w:pPr>
      <w:r w:rsidRPr="00EB7A03">
        <w:rPr>
          <w:color w:val="FF0000"/>
          <w:sz w:val="36"/>
        </w:rPr>
        <w:t xml:space="preserve">****************Start of </w:t>
      </w:r>
      <w:r>
        <w:rPr>
          <w:color w:val="FF0000"/>
          <w:sz w:val="36"/>
        </w:rPr>
        <w:t>2</w:t>
      </w:r>
      <w:r w:rsidRPr="00AB01A0">
        <w:rPr>
          <w:color w:val="FF0000"/>
          <w:sz w:val="36"/>
          <w:vertAlign w:val="superscript"/>
        </w:rPr>
        <w:t>nd</w:t>
      </w:r>
      <w:r>
        <w:rPr>
          <w:color w:val="FF0000"/>
          <w:sz w:val="36"/>
        </w:rPr>
        <w:t xml:space="preserve"> </w:t>
      </w:r>
      <w:r w:rsidRPr="00EB7A03">
        <w:rPr>
          <w:color w:val="FF0000"/>
          <w:sz w:val="36"/>
        </w:rPr>
        <w:t>Change *************</w:t>
      </w:r>
    </w:p>
    <w:p w14:paraId="3CA0052D" w14:textId="1C6E41A3" w:rsidR="00AB01A0" w:rsidDel="00AB01A0" w:rsidRDefault="00AB01A0" w:rsidP="008A6EC6">
      <w:pPr>
        <w:jc w:val="center"/>
        <w:rPr>
          <w:del w:id="54" w:author="WeijieOPPO_2" w:date="2023-11-03T19:22:00Z"/>
          <w:color w:val="FF0000"/>
          <w:sz w:val="36"/>
        </w:rPr>
      </w:pPr>
    </w:p>
    <w:p w14:paraId="368145EF" w14:textId="77777777" w:rsidR="001610D9" w:rsidRDefault="005946E4" w:rsidP="001610D9">
      <w:pPr>
        <w:pStyle w:val="8"/>
      </w:pPr>
      <w:bookmarkStart w:id="55" w:name="_Toc144487761"/>
      <w:bookmarkEnd w:id="3"/>
      <w:bookmarkEnd w:id="4"/>
      <w:r w:rsidRPr="004D3578">
        <w:t>2</w:t>
      </w:r>
      <w:r w:rsidRPr="004D3578">
        <w:tab/>
      </w:r>
      <w:bookmarkStart w:id="56" w:name="_Toc135954508"/>
      <w:bookmarkEnd w:id="55"/>
      <w:r w:rsidR="001610D9" w:rsidRPr="004D3578">
        <w:t>Annex &lt;A&gt; (normative):</w:t>
      </w:r>
      <w:r w:rsidR="001610D9" w:rsidRPr="004D3578">
        <w:br/>
        <w:t xml:space="preserve">&lt;Normative annex </w:t>
      </w:r>
      <w:r w:rsidR="001610D9">
        <w:t>for a Technical Specification</w:t>
      </w:r>
      <w:r w:rsidR="001610D9" w:rsidRPr="004D3578">
        <w:t>&gt;</w:t>
      </w:r>
      <w:bookmarkEnd w:id="56"/>
    </w:p>
    <w:p w14:paraId="255D86DB" w14:textId="77777777" w:rsidR="001610D9" w:rsidRDefault="001610D9" w:rsidP="001610D9">
      <w:pPr>
        <w:pStyle w:val="1"/>
        <w:ind w:left="0" w:firstLine="0"/>
        <w:rPr>
          <w:ins w:id="57" w:author="WeijieOPPO_2" w:date="2023-11-03T19:18:00Z"/>
          <w:lang w:eastAsia="zh-CN"/>
        </w:rPr>
      </w:pPr>
      <w:ins w:id="58" w:author="WeijieOPPO_2" w:date="2023-11-03T19:18:00Z">
        <w:r>
          <w:t>Ambient IoT availability scenarios</w:t>
        </w:r>
      </w:ins>
    </w:p>
    <w:p w14:paraId="100B4E03" w14:textId="77777777" w:rsidR="001610D9" w:rsidRDefault="001610D9" w:rsidP="001610D9">
      <w:pPr>
        <w:rPr>
          <w:ins w:id="59" w:author="WeijieOPPO_2" w:date="2023-11-03T19:18:00Z"/>
          <w:lang w:eastAsia="zh-CN"/>
        </w:rPr>
      </w:pPr>
      <w:ins w:id="60" w:author="WeijieOPPO_2" w:date="2023-11-03T19:18:00Z">
        <w:r>
          <w:rPr>
            <w:lang w:eastAsia="zh-CN"/>
          </w:rPr>
          <w:t>The Ambient IoT devices foresee to have different kind of communication pattern that could be dependent on power available for communication e.g. harvesting and the availability of storage capability or the specific use case. Following pattern are foreseen:</w:t>
        </w:r>
      </w:ins>
    </w:p>
    <w:p w14:paraId="1CBC8363" w14:textId="77777777" w:rsidR="001610D9" w:rsidRDefault="001610D9" w:rsidP="001610D9">
      <w:pPr>
        <w:pStyle w:val="B1"/>
        <w:rPr>
          <w:ins w:id="61" w:author="WeijieOPPO_2" w:date="2023-11-03T19:18:00Z"/>
          <w:noProof/>
        </w:rPr>
      </w:pPr>
      <w:ins w:id="62" w:author="WeijieOPPO_2" w:date="2023-11-03T19:18:00Z">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ins>
    </w:p>
    <w:p w14:paraId="07092C95" w14:textId="77777777" w:rsidR="001610D9" w:rsidRDefault="001610D9" w:rsidP="001610D9">
      <w:pPr>
        <w:pStyle w:val="B1"/>
        <w:rPr>
          <w:ins w:id="63" w:author="WeijieOPPO_2" w:date="2023-11-03T19:18:00Z"/>
          <w:lang w:eastAsia="zh-CN"/>
        </w:rPr>
      </w:pPr>
      <w:ins w:id="64" w:author="WeijieOPPO_2" w:date="2023-11-03T19:18:00Z">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Ambient IoT device that decides when to communicate with the network. </w:t>
        </w:r>
        <w:bookmarkStart w:id="65" w:name="_Hlk112680588"/>
        <w:r>
          <w:rPr>
            <w:lang w:eastAsia="zh-CN"/>
          </w:rPr>
          <w:t>It is possible that the Ambient IoT device is not able to listen to the network for mobile terminated traffic for very long periods of time.</w:t>
        </w:r>
        <w:bookmarkEnd w:id="65"/>
        <w:r>
          <w:rPr>
            <w:lang w:eastAsia="zh-CN"/>
          </w:rPr>
          <w:t xml:space="preserve"> This has an impact on service aspects such as provisioning. </w:t>
        </w:r>
      </w:ins>
    </w:p>
    <w:p w14:paraId="06000BC7" w14:textId="77777777" w:rsidR="001610D9" w:rsidRDefault="001610D9" w:rsidP="001610D9">
      <w:pPr>
        <w:pStyle w:val="B1"/>
        <w:rPr>
          <w:ins w:id="66" w:author="WeijieOPPO_2" w:date="2023-11-03T19:18:00Z"/>
          <w:lang w:eastAsia="zh-CN"/>
        </w:rPr>
      </w:pPr>
      <w:ins w:id="67" w:author="WeijieOPPO_2" w:date="2023-11-03T19:18:00Z">
        <w:r>
          <w:rPr>
            <w:lang w:eastAsia="zh-CN"/>
          </w:rPr>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scenario 5G network will wake up and trigger the device to communicate in a relevant manner. This scenario only considers the network to trigger the communication and the Ambient IoT device cannot determine when to communicate. Waking up of the Ambient IoT device can</w:t>
        </w:r>
        <w:r w:rsidRPr="00B61822">
          <w:rPr>
            <w:lang w:eastAsia="zh-CN"/>
          </w:rPr>
          <w:t xml:space="preserve"> </w:t>
        </w:r>
        <w:r>
          <w:rPr>
            <w:lang w:eastAsia="zh-CN"/>
          </w:rPr>
          <w:t>be combined with a trigger to perform a specific action (e.g. do measurement) or to communicate (e.g. send an identifier). Waking up can also imply that the Ambient IoT device starts listening to the network for further instructions.</w:t>
        </w:r>
      </w:ins>
    </w:p>
    <w:p w14:paraId="4AD074E2" w14:textId="77777777" w:rsidR="001610D9" w:rsidRDefault="001610D9" w:rsidP="001610D9">
      <w:pPr>
        <w:rPr>
          <w:ins w:id="68" w:author="WeijieOPPO_2" w:date="2023-11-03T19:18:00Z"/>
          <w:noProof/>
        </w:rPr>
      </w:pPr>
      <w:ins w:id="69" w:author="WeijieOPPO_2" w:date="2023-11-03T19:18:00Z">
        <w:r>
          <w:rPr>
            <w:noProof/>
          </w:rPr>
          <w:t>These scenarios are not intended as definitions for device categories. The purpose is to enable discussion of service aspects that are associated with different scenarios.</w:t>
        </w:r>
      </w:ins>
    </w:p>
    <w:p w14:paraId="1864A45D" w14:textId="1D12C45C" w:rsidR="001610D9" w:rsidDel="001610D9" w:rsidRDefault="001610D9" w:rsidP="001610D9">
      <w:pPr>
        <w:pStyle w:val="Guidance"/>
        <w:rPr>
          <w:del w:id="70" w:author="WeijieOPPO_2" w:date="2023-11-03T19:18:00Z"/>
        </w:rPr>
      </w:pPr>
      <w:del w:id="71" w:author="WeijieOPPO_2" w:date="2023-11-03T19:18:00Z">
        <w:r w:rsidDel="001610D9">
          <w:delText>Start each annex on a new page.</w:delText>
        </w:r>
      </w:del>
    </w:p>
    <w:p w14:paraId="680242A6" w14:textId="6D1DB5F4" w:rsidR="001610D9" w:rsidDel="001610D9" w:rsidRDefault="001610D9" w:rsidP="001610D9">
      <w:pPr>
        <w:pStyle w:val="Guidance"/>
        <w:rPr>
          <w:del w:id="72" w:author="WeijieOPPO_2" w:date="2023-11-03T19:18:00Z"/>
        </w:rPr>
      </w:pPr>
      <w:del w:id="73" w:author="WeijieOPPO_2" w:date="2023-11-03T19:18:00Z">
        <w:r w:rsidRPr="004D3578" w:rsidDel="001610D9">
          <w:delText>Annexes are labelled A, B, C, etc. and designated either "normative" or "informative" depending on their content</w:delText>
        </w:r>
        <w:r w:rsidDel="001610D9">
          <w:delText>.</w:delText>
        </w:r>
      </w:del>
    </w:p>
    <w:p w14:paraId="39C3C35B" w14:textId="790A90AF" w:rsidR="001610D9" w:rsidDel="001610D9" w:rsidRDefault="001610D9" w:rsidP="001610D9">
      <w:pPr>
        <w:pStyle w:val="Guidance"/>
        <w:rPr>
          <w:del w:id="74" w:author="WeijieOPPO_2" w:date="2023-11-03T19:18:00Z"/>
        </w:rPr>
      </w:pPr>
      <w:del w:id="75" w:author="WeijieOPPO_2" w:date="2023-11-03T19:18:00Z">
        <w:r w:rsidDel="001610D9">
          <w:delText>Normative annexes only to appear in Technical Specifications. Use style "Heading 8".</w:delText>
        </w:r>
      </w:del>
    </w:p>
    <w:p w14:paraId="262A46DD" w14:textId="77777777" w:rsidR="001610D9" w:rsidRPr="001610D9" w:rsidRDefault="001610D9" w:rsidP="001610D9"/>
    <w:p w14:paraId="3EED46BB" w14:textId="3D05D380" w:rsidR="001610D9" w:rsidRPr="004D3578" w:rsidRDefault="001610D9" w:rsidP="001610D9">
      <w:pPr>
        <w:pStyle w:val="8"/>
      </w:pPr>
      <w:r>
        <w:br w:type="page"/>
      </w:r>
      <w:bookmarkStart w:id="76" w:name="_Toc135954509"/>
      <w:r w:rsidRPr="004D3578">
        <w:lastRenderedPageBreak/>
        <w:t>Annex &lt;B&gt; (informative):</w:t>
      </w:r>
      <w:r w:rsidRPr="004D3578">
        <w:br/>
      </w:r>
      <w:del w:id="77" w:author="WeijieOPPO_2" w:date="2023-11-03T19:20:00Z">
        <w:r w:rsidRPr="004D3578" w:rsidDel="001610D9">
          <w:delText xml:space="preserve">&lt;Informative annex </w:delText>
        </w:r>
        <w:r w:rsidDel="001610D9">
          <w:delText>for a Technical Specification</w:delText>
        </w:r>
        <w:r w:rsidRPr="004D3578" w:rsidDel="001610D9">
          <w:delText>&gt;</w:delText>
        </w:r>
      </w:del>
      <w:bookmarkEnd w:id="76"/>
    </w:p>
    <w:p w14:paraId="5CE7D08A" w14:textId="77777777" w:rsidR="001610D9" w:rsidRDefault="001610D9" w:rsidP="001610D9">
      <w:pPr>
        <w:pStyle w:val="1"/>
        <w:ind w:left="0" w:firstLine="0"/>
        <w:rPr>
          <w:ins w:id="78" w:author="WeijieOPPO_2" w:date="2023-11-03T19:20:00Z"/>
          <w:lang w:eastAsia="zh-CN"/>
        </w:rPr>
      </w:pPr>
      <w:ins w:id="79" w:author="WeijieOPPO_2" w:date="2023-11-03T19:20:00Z">
        <w:r w:rsidRPr="00327B8A">
          <w:t>Ambient power and energy storage</w:t>
        </w:r>
      </w:ins>
    </w:p>
    <w:p w14:paraId="44383797" w14:textId="77777777" w:rsidR="001610D9" w:rsidRDefault="001610D9" w:rsidP="001610D9">
      <w:pPr>
        <w:pStyle w:val="2"/>
        <w:rPr>
          <w:ins w:id="80" w:author="WeijieOPPO_2" w:date="2023-11-03T19:20:00Z"/>
          <w:lang w:val="en-US"/>
        </w:rPr>
      </w:pPr>
      <w:bookmarkStart w:id="81" w:name="_Toc144489388"/>
      <w:bookmarkStart w:id="82" w:name="_Toc144489645"/>
      <w:ins w:id="83" w:author="WeijieOPPO_2" w:date="2023-11-03T19:20:00Z">
        <w:r w:rsidRPr="00327B8A">
          <w:rPr>
            <w:lang w:val="en-US"/>
          </w:rPr>
          <w:t>B.1 Typical ambient power</w:t>
        </w:r>
        <w:bookmarkEnd w:id="81"/>
        <w:bookmarkEnd w:id="82"/>
      </w:ins>
    </w:p>
    <w:p w14:paraId="3BB9868E" w14:textId="77777777" w:rsidR="001610D9" w:rsidRDefault="001610D9" w:rsidP="001610D9">
      <w:pPr>
        <w:spacing w:before="240"/>
        <w:jc w:val="both"/>
        <w:rPr>
          <w:ins w:id="84" w:author="WeijieOPPO_2" w:date="2023-11-03T19:20:00Z"/>
          <w:lang w:val="en-US"/>
        </w:rPr>
      </w:pPr>
      <w:ins w:id="85" w:author="WeijieOPPO_2" w:date="2023-11-03T19:20:00Z">
        <w:r>
          <w:rPr>
            <w:lang w:val="en-US"/>
          </w:rPr>
          <w:t>For ambient IoT devices, energy can be harvested from different types of ambient power sources. Some examples of which could be ambient power includes radio waves, solar energy/light, thermal energy and m</w:t>
        </w:r>
        <w:r w:rsidRPr="00A8245B">
          <w:rPr>
            <w:lang w:val="en-US"/>
          </w:rPr>
          <w:t xml:space="preserve">echanical </w:t>
        </w:r>
        <w:r>
          <w:rPr>
            <w:lang w:val="en-US"/>
          </w:rPr>
          <w:t>v</w:t>
        </w:r>
        <w:r w:rsidRPr="00A8245B">
          <w:rPr>
            <w:lang w:val="en-US"/>
          </w:rPr>
          <w:t>ibration</w:t>
        </w:r>
        <w:r>
          <w:rPr>
            <w:rFonts w:hint="eastAsia"/>
            <w:lang w:val="en-US" w:eastAsia="zh-CN"/>
          </w:rPr>
          <w:t xml:space="preserve"> </w:t>
        </w:r>
        <w:r>
          <w:rPr>
            <w:lang w:val="en-US"/>
          </w:rPr>
          <w:t>etc.</w:t>
        </w:r>
      </w:ins>
    </w:p>
    <w:p w14:paraId="576BC23D" w14:textId="77777777" w:rsidR="001610D9" w:rsidRPr="00123595" w:rsidRDefault="001610D9" w:rsidP="001610D9">
      <w:pPr>
        <w:spacing w:before="240"/>
        <w:jc w:val="both"/>
        <w:rPr>
          <w:ins w:id="86" w:author="WeijieOPPO_2" w:date="2023-11-03T19:20:00Z"/>
          <w:b/>
          <w:bCs/>
          <w:u w:val="single"/>
          <w:lang w:val="en-US"/>
        </w:rPr>
      </w:pPr>
      <w:ins w:id="87" w:author="WeijieOPPO_2" w:date="2023-11-03T19:20:00Z">
        <w:r w:rsidRPr="00123595">
          <w:rPr>
            <w:b/>
            <w:bCs/>
            <w:u w:val="single"/>
            <w:lang w:val="en-US"/>
          </w:rPr>
          <w:t>RF Energy</w:t>
        </w:r>
      </w:ins>
    </w:p>
    <w:p w14:paraId="5C077108" w14:textId="77777777" w:rsidR="001610D9" w:rsidRDefault="001610D9" w:rsidP="001610D9">
      <w:pPr>
        <w:spacing w:before="240"/>
        <w:jc w:val="both"/>
        <w:rPr>
          <w:ins w:id="88" w:author="WeijieOPPO_2" w:date="2023-11-03T19:20:00Z"/>
          <w:lang w:val="en-US"/>
        </w:rPr>
      </w:pPr>
      <w:ins w:id="89" w:author="WeijieOPPO_2" w:date="2023-11-03T19:20:00Z">
        <w:r w:rsidRPr="00A84801">
          <w:rPr>
            <w:lang w:val="en-US"/>
          </w:rPr>
          <w:t xml:space="preserve">RF-based energy </w:t>
        </w:r>
        <w:r>
          <w:rPr>
            <w:lang w:val="en-US"/>
          </w:rPr>
          <w:t>can be harvested from</w:t>
        </w:r>
        <w:r w:rsidRPr="00A84801">
          <w:rPr>
            <w:lang w:val="en-US"/>
          </w:rPr>
          <w:t xml:space="preserve"> radio waves ranging from 3 kHz to 300 GHz using a single-stage or multistage converter</w:t>
        </w:r>
        <w:r>
          <w:rPr>
            <w:lang w:val="en-US"/>
          </w:rPr>
          <w:t xml:space="preserve"> (i.e., rectifier circuit, as shown in Figure B-1)</w:t>
        </w:r>
        <w:r w:rsidRPr="00A84801">
          <w:rPr>
            <w:lang w:val="en-US"/>
          </w:rPr>
          <w:t xml:space="preserve">. The amount of power </w:t>
        </w:r>
        <w:r>
          <w:rPr>
            <w:lang w:val="en-US"/>
          </w:rPr>
          <w:t xml:space="preserve">that can be harvested </w:t>
        </w:r>
        <w:r w:rsidRPr="00A84801">
          <w:rPr>
            <w:lang w:val="en-US"/>
          </w:rPr>
          <w:t>depends on the source power, antenna gain, and the distance from the RF source.</w:t>
        </w:r>
        <w:r>
          <w:rPr>
            <w:lang w:val="en-US"/>
          </w:rPr>
          <w:t xml:space="preserve"> Ambient</w:t>
        </w:r>
        <w:r w:rsidRPr="00A84801">
          <w:rPr>
            <w:lang w:val="en-US"/>
          </w:rPr>
          <w:t xml:space="preserve"> RF energy has a relatively low energy density</w:t>
        </w:r>
        <w:r>
          <w:rPr>
            <w:lang w:val="en-US"/>
          </w:rPr>
          <w:t xml:space="preserve">, e.g., from several </w:t>
        </w:r>
        <w:r w:rsidRPr="0010753C">
          <w:rPr>
            <w:u w:val="single"/>
          </w:rPr>
          <w:t>microwatts</w:t>
        </w:r>
        <w:r>
          <w:rPr>
            <w:lang w:val="en-US"/>
          </w:rPr>
          <w:t xml:space="preserve"> to tens of </w:t>
        </w:r>
        <w:r w:rsidRPr="0010753C">
          <w:rPr>
            <w:u w:val="single"/>
          </w:rPr>
          <w:t>microwatts</w:t>
        </w:r>
        <w:r>
          <w:rPr>
            <w:lang w:val="en-US"/>
          </w:rPr>
          <w:t>.</w:t>
        </w:r>
      </w:ins>
    </w:p>
    <w:p w14:paraId="248815B3" w14:textId="77777777" w:rsidR="001610D9" w:rsidRDefault="001610D9" w:rsidP="001610D9">
      <w:pPr>
        <w:spacing w:before="240"/>
        <w:jc w:val="center"/>
        <w:rPr>
          <w:ins w:id="90" w:author="WeijieOPPO_2" w:date="2023-11-03T19:20:00Z"/>
          <w:lang w:val="en-US"/>
        </w:rPr>
      </w:pPr>
      <w:ins w:id="91" w:author="WeijieOPPO_2" w:date="2023-11-03T19:20:00Z">
        <w:r w:rsidRPr="008D3C9F">
          <w:rPr>
            <w:noProof/>
          </w:rPr>
          <w:drawing>
            <wp:inline distT="0" distB="0" distL="0" distR="0" wp14:anchorId="5EBD5D88" wp14:editId="21BA128F">
              <wp:extent cx="2431415" cy="1183005"/>
              <wp:effectExtent l="0" t="0" r="0" b="0"/>
              <wp:docPr id="50"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1415" cy="1183005"/>
                      </a:xfrm>
                      <a:prstGeom prst="rect">
                        <a:avLst/>
                      </a:prstGeom>
                      <a:noFill/>
                      <a:ln>
                        <a:noFill/>
                      </a:ln>
                    </pic:spPr>
                  </pic:pic>
                </a:graphicData>
              </a:graphic>
            </wp:inline>
          </w:drawing>
        </w:r>
      </w:ins>
    </w:p>
    <w:p w14:paraId="13B54D0C" w14:textId="77777777" w:rsidR="001610D9" w:rsidRPr="00870C75" w:rsidRDefault="001610D9" w:rsidP="001610D9">
      <w:pPr>
        <w:spacing w:before="240"/>
        <w:jc w:val="center"/>
        <w:rPr>
          <w:ins w:id="92" w:author="WeijieOPPO_2" w:date="2023-11-03T19:20:00Z"/>
          <w:b/>
          <w:bCs/>
          <w:lang w:val="en-US"/>
        </w:rPr>
      </w:pPr>
      <w:ins w:id="93" w:author="WeijieOPPO_2" w:date="2023-11-03T19:20:00Z">
        <w:r w:rsidRPr="00870C75">
          <w:rPr>
            <w:rFonts w:hint="eastAsia"/>
            <w:b/>
            <w:bCs/>
            <w:lang w:val="en-US"/>
          </w:rPr>
          <w:t>F</w:t>
        </w:r>
        <w:r w:rsidRPr="00870C75">
          <w:rPr>
            <w:b/>
            <w:bCs/>
            <w:lang w:val="en-US"/>
          </w:rPr>
          <w:t>igure B</w:t>
        </w:r>
        <w:r>
          <w:rPr>
            <w:b/>
            <w:bCs/>
            <w:lang w:val="en-US"/>
          </w:rPr>
          <w:t>.1</w:t>
        </w:r>
        <w:r w:rsidRPr="00870C75">
          <w:rPr>
            <w:b/>
            <w:bCs/>
            <w:lang w:val="en-US"/>
          </w:rPr>
          <w:t>-1: rectifier circuit For RF energy harvesting</w:t>
        </w:r>
      </w:ins>
    </w:p>
    <w:p w14:paraId="2D5970BF" w14:textId="7640DE86" w:rsidR="001610D9" w:rsidRDefault="001610D9" w:rsidP="001610D9">
      <w:pPr>
        <w:spacing w:before="240"/>
        <w:jc w:val="both"/>
        <w:rPr>
          <w:ins w:id="94" w:author="WeijieOPPO_2" w:date="2023-11-03T19:20:00Z"/>
          <w:lang w:val="en-US"/>
        </w:rPr>
      </w:pPr>
      <w:ins w:id="95" w:author="WeijieOPPO_2" w:date="2023-11-03T19:20:00Z">
        <w:r>
          <w:rPr>
            <w:lang w:val="en-US"/>
          </w:rPr>
          <w:t>Based on the current state of art, t</w:t>
        </w:r>
        <w:r w:rsidRPr="00A84801">
          <w:rPr>
            <w:lang w:val="en-US"/>
          </w:rPr>
          <w:t xml:space="preserve">he minimum RF power can be harvested is around -30dB </w:t>
        </w:r>
        <w:r>
          <w:rPr>
            <w:lang w:val="en-US"/>
          </w:rPr>
          <w:fldChar w:fldCharType="begin"/>
        </w:r>
        <w:r>
          <w:rPr>
            <w:lang w:val="en-US"/>
          </w:rPr>
          <w:instrText xml:space="preserve"> REF _Ref115060096 \r \h </w:instrText>
        </w:r>
      </w:ins>
      <w:r>
        <w:rPr>
          <w:lang w:val="en-US"/>
        </w:rPr>
      </w:r>
      <w:ins w:id="96" w:author="WeijieOPPO_2" w:date="2023-11-03T19:20:00Z">
        <w:r>
          <w:rPr>
            <w:lang w:val="en-US"/>
          </w:rPr>
          <w:fldChar w:fldCharType="separate"/>
        </w:r>
        <w:r>
          <w:rPr>
            <w:lang w:val="en-US"/>
          </w:rPr>
          <w:t>[</w:t>
        </w:r>
      </w:ins>
      <w:ins w:id="97" w:author="WeijieOPPO_2" w:date="2023-11-03T19:25:00Z">
        <w:r w:rsidR="00AB01A0">
          <w:rPr>
            <w:lang w:val="en-US"/>
          </w:rPr>
          <w:t>x1</w:t>
        </w:r>
      </w:ins>
      <w:ins w:id="98" w:author="WeijieOPPO_2" w:date="2023-11-03T19:20:00Z">
        <w:r>
          <w:rPr>
            <w:lang w:val="en-US"/>
          </w:rPr>
          <w:t xml:space="preserve">] </w:t>
        </w:r>
        <w:r>
          <w:rPr>
            <w:lang w:val="en-US"/>
          </w:rPr>
          <w:fldChar w:fldCharType="end"/>
        </w:r>
        <w:r>
          <w:rPr>
            <w:lang w:val="en-US"/>
          </w:rPr>
          <w:fldChar w:fldCharType="begin"/>
        </w:r>
        <w:r>
          <w:rPr>
            <w:lang w:val="en-US"/>
          </w:rPr>
          <w:instrText xml:space="preserve"> REF _Ref115060099 \r \h </w:instrText>
        </w:r>
      </w:ins>
      <w:r>
        <w:rPr>
          <w:lang w:val="en-US"/>
        </w:rPr>
      </w:r>
      <w:ins w:id="99" w:author="WeijieOPPO_2" w:date="2023-11-03T19:20:00Z">
        <w:r>
          <w:rPr>
            <w:lang w:val="en-US"/>
          </w:rPr>
          <w:fldChar w:fldCharType="separate"/>
        </w:r>
        <w:r>
          <w:rPr>
            <w:lang w:val="en-US"/>
          </w:rPr>
          <w:t>[</w:t>
        </w:r>
      </w:ins>
      <w:ins w:id="100" w:author="WeijieOPPO_2" w:date="2023-11-03T19:25:00Z">
        <w:r w:rsidR="00AB01A0">
          <w:rPr>
            <w:lang w:val="en-US"/>
          </w:rPr>
          <w:t>x2</w:t>
        </w:r>
      </w:ins>
      <w:ins w:id="101" w:author="WeijieOPPO_2" w:date="2023-11-03T19:20:00Z">
        <w:r>
          <w:rPr>
            <w:lang w:val="en-US"/>
          </w:rPr>
          <w:t xml:space="preserve">] </w:t>
        </w:r>
        <w:r>
          <w:rPr>
            <w:lang w:val="en-US"/>
          </w:rPr>
          <w:fldChar w:fldCharType="end"/>
        </w:r>
        <w:r>
          <w:rPr>
            <w:lang w:val="en-US"/>
          </w:rPr>
          <w:t>. The c</w:t>
        </w:r>
        <w:r w:rsidRPr="00325A09">
          <w:rPr>
            <w:lang w:val="en-US"/>
          </w:rPr>
          <w:t>onversion efficiency for RF Energy</w:t>
        </w:r>
        <w:r>
          <w:rPr>
            <w:lang w:val="en-US"/>
          </w:rPr>
          <w:t xml:space="preserve"> is listed in the table below.</w:t>
        </w:r>
      </w:ins>
    </w:p>
    <w:p w14:paraId="5B470961" w14:textId="6932DAA7" w:rsidR="001610D9" w:rsidRPr="00123595" w:rsidRDefault="001610D9" w:rsidP="001610D9">
      <w:pPr>
        <w:spacing w:before="240"/>
        <w:jc w:val="center"/>
        <w:rPr>
          <w:ins w:id="102" w:author="WeijieOPPO_2" w:date="2023-11-03T19:20:00Z"/>
          <w:b/>
          <w:bCs/>
          <w:lang w:val="en-US"/>
        </w:rPr>
      </w:pPr>
      <w:ins w:id="103" w:author="WeijieOPPO_2" w:date="2023-11-03T19:20:00Z">
        <w:r w:rsidRPr="00123595">
          <w:rPr>
            <w:b/>
            <w:bCs/>
            <w:lang w:val="en-US"/>
          </w:rPr>
          <w:t xml:space="preserve">Table </w:t>
        </w:r>
        <w:r>
          <w:rPr>
            <w:b/>
            <w:bCs/>
            <w:lang w:val="en-US"/>
          </w:rPr>
          <w:t>B</w:t>
        </w:r>
        <w:r w:rsidRPr="00123595">
          <w:rPr>
            <w:b/>
            <w:bCs/>
            <w:lang w:val="en-US"/>
          </w:rPr>
          <w:t>.1-1</w:t>
        </w:r>
        <w:r>
          <w:rPr>
            <w:b/>
            <w:bCs/>
            <w:lang w:val="en-US"/>
          </w:rPr>
          <w:t>:</w:t>
        </w:r>
        <w:r w:rsidRPr="00123595">
          <w:rPr>
            <w:b/>
            <w:bCs/>
            <w:lang w:val="en-US"/>
          </w:rPr>
          <w:t xml:space="preserve"> Conversion efficiency for RF Energy</w:t>
        </w:r>
        <w:r>
          <w:rPr>
            <w:b/>
            <w:bCs/>
            <w:lang w:val="en-US"/>
          </w:rPr>
          <w:t xml:space="preserve"> </w:t>
        </w:r>
        <w:r>
          <w:rPr>
            <w:b/>
            <w:bCs/>
            <w:lang w:val="en-US"/>
          </w:rPr>
          <w:fldChar w:fldCharType="begin"/>
        </w:r>
        <w:r>
          <w:rPr>
            <w:b/>
            <w:bCs/>
            <w:lang w:val="en-US"/>
          </w:rPr>
          <w:instrText xml:space="preserve"> REF _Ref115085355 \r \h </w:instrText>
        </w:r>
      </w:ins>
      <w:r>
        <w:rPr>
          <w:b/>
          <w:bCs/>
          <w:lang w:val="en-US"/>
        </w:rPr>
      </w:r>
      <w:ins w:id="104" w:author="WeijieOPPO_2" w:date="2023-11-03T19:20:00Z">
        <w:r>
          <w:rPr>
            <w:b/>
            <w:bCs/>
            <w:lang w:val="en-US"/>
          </w:rPr>
          <w:fldChar w:fldCharType="separate"/>
        </w:r>
        <w:r>
          <w:rPr>
            <w:b/>
            <w:bCs/>
            <w:lang w:val="en-US"/>
          </w:rPr>
          <w:t>[</w:t>
        </w:r>
      </w:ins>
      <w:ins w:id="105" w:author="WeijieOPPO_2" w:date="2023-11-03T19:26:00Z">
        <w:r w:rsidR="00AB01A0">
          <w:rPr>
            <w:b/>
            <w:bCs/>
            <w:lang w:val="en-US"/>
          </w:rPr>
          <w:t>x3</w:t>
        </w:r>
      </w:ins>
      <w:ins w:id="106" w:author="WeijieOPPO_2" w:date="2023-11-03T19:20:00Z">
        <w:r>
          <w:rPr>
            <w:b/>
            <w:bCs/>
            <w:lang w:val="en-US"/>
          </w:rPr>
          <w:t xml:space="preserve">] </w:t>
        </w:r>
        <w:r>
          <w:rPr>
            <w:b/>
            <w:bCs/>
            <w:lang w:val="en-US"/>
          </w:rPr>
          <w:fldChar w:fldCharType="end"/>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85"/>
        <w:gridCol w:w="1984"/>
        <w:gridCol w:w="3056"/>
      </w:tblGrid>
      <w:tr w:rsidR="001610D9" w:rsidRPr="00765005" w14:paraId="2E2AA49D" w14:textId="77777777" w:rsidTr="00F8144E">
        <w:trPr>
          <w:ins w:id="107" w:author="WeijieOPPO_2" w:date="2023-11-03T19:20:00Z"/>
        </w:trPr>
        <w:tc>
          <w:tcPr>
            <w:tcW w:w="1271" w:type="dxa"/>
            <w:shd w:val="clear" w:color="auto" w:fill="auto"/>
          </w:tcPr>
          <w:p w14:paraId="4F3FBEB4" w14:textId="77777777" w:rsidR="001610D9" w:rsidRPr="00765005" w:rsidRDefault="001610D9" w:rsidP="00F8144E">
            <w:pPr>
              <w:jc w:val="center"/>
              <w:rPr>
                <w:ins w:id="108" w:author="WeijieOPPO_2" w:date="2023-11-03T19:20:00Z"/>
              </w:rPr>
            </w:pPr>
            <w:ins w:id="109" w:author="WeijieOPPO_2" w:date="2023-11-03T19:20:00Z">
              <w:r w:rsidRPr="00765005">
                <w:t>Efficiency</w:t>
              </w:r>
              <w:r w:rsidRPr="00765005">
                <w:rPr>
                  <w:rFonts w:ascii="宋体" w:eastAsia="宋体" w:hAnsi="宋体" w:cs="宋体" w:hint="eastAsia"/>
                </w:rPr>
                <w:t>（</w:t>
              </w:r>
              <w:r w:rsidRPr="00765005">
                <w:t>%</w:t>
              </w:r>
              <w:r w:rsidRPr="00765005">
                <w:rPr>
                  <w:rFonts w:ascii="宋体" w:eastAsia="宋体" w:hAnsi="宋体" w:cs="宋体" w:hint="eastAsia"/>
                </w:rPr>
                <w:t>）</w:t>
              </w:r>
            </w:ins>
          </w:p>
        </w:tc>
        <w:tc>
          <w:tcPr>
            <w:tcW w:w="1985" w:type="dxa"/>
            <w:shd w:val="clear" w:color="auto" w:fill="auto"/>
          </w:tcPr>
          <w:p w14:paraId="5B83F1E1" w14:textId="77777777" w:rsidR="001610D9" w:rsidRPr="00765005" w:rsidRDefault="001610D9" w:rsidP="00F8144E">
            <w:pPr>
              <w:jc w:val="center"/>
              <w:rPr>
                <w:ins w:id="110" w:author="WeijieOPPO_2" w:date="2023-11-03T19:20:00Z"/>
              </w:rPr>
            </w:pPr>
            <w:ins w:id="111" w:author="WeijieOPPO_2" w:date="2023-11-03T19:20:00Z">
              <w:r w:rsidRPr="00765005">
                <w:t>Input power</w:t>
              </w:r>
              <w:r w:rsidRPr="00765005">
                <w:rPr>
                  <w:rFonts w:ascii="宋体" w:eastAsia="宋体" w:hAnsi="宋体" w:cs="宋体" w:hint="eastAsia"/>
                </w:rPr>
                <w:t>（</w:t>
              </w:r>
              <w:r w:rsidRPr="00765005">
                <w:t>dBm</w:t>
              </w:r>
              <w:r w:rsidRPr="00765005">
                <w:rPr>
                  <w:rFonts w:ascii="宋体" w:eastAsia="宋体" w:hAnsi="宋体" w:cs="宋体" w:hint="eastAsia"/>
                </w:rPr>
                <w:t>）</w:t>
              </w:r>
            </w:ins>
          </w:p>
        </w:tc>
        <w:tc>
          <w:tcPr>
            <w:tcW w:w="1984" w:type="dxa"/>
            <w:shd w:val="clear" w:color="auto" w:fill="auto"/>
          </w:tcPr>
          <w:p w14:paraId="6FE3338E" w14:textId="77777777" w:rsidR="001610D9" w:rsidRPr="00765005" w:rsidRDefault="001610D9" w:rsidP="00F8144E">
            <w:pPr>
              <w:jc w:val="center"/>
              <w:rPr>
                <w:ins w:id="112" w:author="WeijieOPPO_2" w:date="2023-11-03T19:20:00Z"/>
              </w:rPr>
            </w:pPr>
            <w:proofErr w:type="spellStart"/>
            <w:ins w:id="113" w:author="WeijieOPPO_2" w:date="2023-11-03T19:20:00Z">
              <w:r w:rsidRPr="00765005">
                <w:t>Center</w:t>
              </w:r>
              <w:proofErr w:type="spellEnd"/>
              <w:r w:rsidRPr="00765005">
                <w:t xml:space="preserve"> frequency</w:t>
              </w:r>
              <w:r w:rsidRPr="00765005">
                <w:rPr>
                  <w:rFonts w:ascii="宋体" w:eastAsia="宋体" w:hAnsi="宋体" w:cs="宋体" w:hint="eastAsia"/>
                </w:rPr>
                <w:t>（</w:t>
              </w:r>
              <w:r w:rsidRPr="00765005">
                <w:t>MHz</w:t>
              </w:r>
              <w:r w:rsidRPr="00765005">
                <w:rPr>
                  <w:rFonts w:ascii="宋体" w:eastAsia="宋体" w:hAnsi="宋体" w:cs="宋体" w:hint="eastAsia"/>
                </w:rPr>
                <w:t>）</w:t>
              </w:r>
            </w:ins>
          </w:p>
        </w:tc>
        <w:tc>
          <w:tcPr>
            <w:tcW w:w="3056" w:type="dxa"/>
            <w:shd w:val="clear" w:color="auto" w:fill="auto"/>
          </w:tcPr>
          <w:p w14:paraId="7A3DC139" w14:textId="77777777" w:rsidR="001610D9" w:rsidRPr="00765005" w:rsidRDefault="001610D9" w:rsidP="00F8144E">
            <w:pPr>
              <w:jc w:val="center"/>
              <w:rPr>
                <w:ins w:id="114" w:author="WeijieOPPO_2" w:date="2023-11-03T19:20:00Z"/>
              </w:rPr>
            </w:pPr>
            <w:ins w:id="115" w:author="WeijieOPPO_2" w:date="2023-11-03T19:20:00Z">
              <w:r w:rsidRPr="00765005">
                <w:t>Reflector unit</w:t>
              </w:r>
            </w:ins>
          </w:p>
        </w:tc>
      </w:tr>
      <w:tr w:rsidR="001610D9" w:rsidRPr="00765005" w14:paraId="4C96BB11" w14:textId="77777777" w:rsidTr="00F8144E">
        <w:trPr>
          <w:ins w:id="116" w:author="WeijieOPPO_2" w:date="2023-11-03T19:20:00Z"/>
        </w:trPr>
        <w:tc>
          <w:tcPr>
            <w:tcW w:w="1271" w:type="dxa"/>
            <w:shd w:val="clear" w:color="auto" w:fill="auto"/>
          </w:tcPr>
          <w:p w14:paraId="34F9ED15" w14:textId="77777777" w:rsidR="001610D9" w:rsidRPr="00765005" w:rsidRDefault="001610D9" w:rsidP="00F8144E">
            <w:pPr>
              <w:jc w:val="center"/>
              <w:rPr>
                <w:ins w:id="117" w:author="WeijieOPPO_2" w:date="2023-11-03T19:20:00Z"/>
              </w:rPr>
            </w:pPr>
            <w:ins w:id="118" w:author="WeijieOPPO_2" w:date="2023-11-03T19:20:00Z">
              <w:r w:rsidRPr="00765005">
                <w:t>1.2</w:t>
              </w:r>
            </w:ins>
          </w:p>
        </w:tc>
        <w:tc>
          <w:tcPr>
            <w:tcW w:w="1985" w:type="dxa"/>
            <w:shd w:val="clear" w:color="auto" w:fill="auto"/>
          </w:tcPr>
          <w:p w14:paraId="7309147E" w14:textId="77777777" w:rsidR="001610D9" w:rsidRPr="00765005" w:rsidRDefault="001610D9" w:rsidP="00F8144E">
            <w:pPr>
              <w:jc w:val="center"/>
              <w:rPr>
                <w:ins w:id="119" w:author="WeijieOPPO_2" w:date="2023-11-03T19:20:00Z"/>
              </w:rPr>
            </w:pPr>
            <w:ins w:id="120" w:author="WeijieOPPO_2" w:date="2023-11-03T19:20:00Z">
              <w:r w:rsidRPr="00765005">
                <w:t>-14</w:t>
              </w:r>
            </w:ins>
          </w:p>
        </w:tc>
        <w:tc>
          <w:tcPr>
            <w:tcW w:w="1984" w:type="dxa"/>
            <w:shd w:val="clear" w:color="auto" w:fill="auto"/>
          </w:tcPr>
          <w:p w14:paraId="3E642C1F" w14:textId="77777777" w:rsidR="001610D9" w:rsidRPr="00765005" w:rsidRDefault="001610D9" w:rsidP="00F8144E">
            <w:pPr>
              <w:jc w:val="center"/>
              <w:rPr>
                <w:ins w:id="121" w:author="WeijieOPPO_2" w:date="2023-11-03T19:20:00Z"/>
              </w:rPr>
            </w:pPr>
            <w:ins w:id="122" w:author="WeijieOPPO_2" w:date="2023-11-03T19:20:00Z">
              <w:r w:rsidRPr="00765005">
                <w:t>950</w:t>
              </w:r>
            </w:ins>
          </w:p>
        </w:tc>
        <w:tc>
          <w:tcPr>
            <w:tcW w:w="3056" w:type="dxa"/>
            <w:shd w:val="clear" w:color="auto" w:fill="auto"/>
          </w:tcPr>
          <w:p w14:paraId="23FD6EF7" w14:textId="77777777" w:rsidR="001610D9" w:rsidRPr="00765005" w:rsidRDefault="001610D9" w:rsidP="00F8144E">
            <w:pPr>
              <w:jc w:val="center"/>
              <w:rPr>
                <w:ins w:id="123" w:author="WeijieOPPO_2" w:date="2023-11-03T19:20:00Z"/>
              </w:rPr>
            </w:pPr>
            <w:ins w:id="124" w:author="WeijieOPPO_2" w:date="2023-11-03T19:20:00Z">
              <w:r w:rsidRPr="00765005">
                <w:t>0.3-μm CMOS</w:t>
              </w:r>
              <w:r>
                <w:rPr>
                  <w:szCs w:val="21"/>
                </w:rPr>
                <w:t xml:space="preserve"> convertor</w:t>
              </w:r>
            </w:ins>
          </w:p>
        </w:tc>
      </w:tr>
      <w:tr w:rsidR="001610D9" w:rsidRPr="00765005" w14:paraId="6CF994C3" w14:textId="77777777" w:rsidTr="00F8144E">
        <w:trPr>
          <w:ins w:id="125" w:author="WeijieOPPO_2" w:date="2023-11-03T19:20:00Z"/>
        </w:trPr>
        <w:tc>
          <w:tcPr>
            <w:tcW w:w="1271" w:type="dxa"/>
            <w:shd w:val="clear" w:color="auto" w:fill="auto"/>
          </w:tcPr>
          <w:p w14:paraId="4D936400" w14:textId="77777777" w:rsidR="001610D9" w:rsidRPr="00765005" w:rsidRDefault="001610D9" w:rsidP="00F8144E">
            <w:pPr>
              <w:jc w:val="center"/>
              <w:rPr>
                <w:ins w:id="126" w:author="WeijieOPPO_2" w:date="2023-11-03T19:20:00Z"/>
              </w:rPr>
            </w:pPr>
            <w:ins w:id="127" w:author="WeijieOPPO_2" w:date="2023-11-03T19:20:00Z">
              <w:r w:rsidRPr="00765005">
                <w:t>5.1</w:t>
              </w:r>
            </w:ins>
          </w:p>
        </w:tc>
        <w:tc>
          <w:tcPr>
            <w:tcW w:w="1985" w:type="dxa"/>
            <w:shd w:val="clear" w:color="auto" w:fill="auto"/>
          </w:tcPr>
          <w:p w14:paraId="2A703243" w14:textId="77777777" w:rsidR="001610D9" w:rsidRPr="00765005" w:rsidRDefault="001610D9" w:rsidP="00F8144E">
            <w:pPr>
              <w:jc w:val="center"/>
              <w:rPr>
                <w:ins w:id="128" w:author="WeijieOPPO_2" w:date="2023-11-03T19:20:00Z"/>
              </w:rPr>
            </w:pPr>
            <w:ins w:id="129" w:author="WeijieOPPO_2" w:date="2023-11-03T19:20:00Z">
              <w:r w:rsidRPr="00765005">
                <w:t>-14.1</w:t>
              </w:r>
            </w:ins>
          </w:p>
        </w:tc>
        <w:tc>
          <w:tcPr>
            <w:tcW w:w="1984" w:type="dxa"/>
            <w:shd w:val="clear" w:color="auto" w:fill="auto"/>
          </w:tcPr>
          <w:p w14:paraId="2D44FB26" w14:textId="77777777" w:rsidR="001610D9" w:rsidRPr="00765005" w:rsidRDefault="001610D9" w:rsidP="00F8144E">
            <w:pPr>
              <w:jc w:val="center"/>
              <w:rPr>
                <w:ins w:id="130" w:author="WeijieOPPO_2" w:date="2023-11-03T19:20:00Z"/>
              </w:rPr>
            </w:pPr>
            <w:ins w:id="131" w:author="WeijieOPPO_2" w:date="2023-11-03T19:20:00Z">
              <w:r w:rsidRPr="00765005">
                <w:t>920</w:t>
              </w:r>
            </w:ins>
          </w:p>
        </w:tc>
        <w:tc>
          <w:tcPr>
            <w:tcW w:w="3056" w:type="dxa"/>
            <w:shd w:val="clear" w:color="auto" w:fill="auto"/>
          </w:tcPr>
          <w:p w14:paraId="4A63AD3B" w14:textId="77777777" w:rsidR="001610D9" w:rsidRPr="00765005" w:rsidRDefault="001610D9" w:rsidP="00F8144E">
            <w:pPr>
              <w:jc w:val="center"/>
              <w:rPr>
                <w:ins w:id="132" w:author="WeijieOPPO_2" w:date="2023-11-03T19:20:00Z"/>
              </w:rPr>
            </w:pPr>
            <w:ins w:id="133" w:author="WeijieOPPO_2" w:date="2023-11-03T19:20:00Z">
              <w:r w:rsidRPr="00765005">
                <w:t>0.18-μm CMOS</w:t>
              </w:r>
              <w:r>
                <w:rPr>
                  <w:szCs w:val="21"/>
                </w:rPr>
                <w:t xml:space="preserve"> convertor</w:t>
              </w:r>
            </w:ins>
          </w:p>
        </w:tc>
      </w:tr>
      <w:tr w:rsidR="001610D9" w:rsidRPr="00765005" w14:paraId="620B56EE" w14:textId="77777777" w:rsidTr="00F8144E">
        <w:trPr>
          <w:ins w:id="134" w:author="WeijieOPPO_2" w:date="2023-11-03T19:20:00Z"/>
        </w:trPr>
        <w:tc>
          <w:tcPr>
            <w:tcW w:w="1271" w:type="dxa"/>
            <w:shd w:val="clear" w:color="auto" w:fill="auto"/>
          </w:tcPr>
          <w:p w14:paraId="3DCCDEFF" w14:textId="77777777" w:rsidR="001610D9" w:rsidRPr="00765005" w:rsidRDefault="001610D9" w:rsidP="00F8144E">
            <w:pPr>
              <w:jc w:val="center"/>
              <w:rPr>
                <w:ins w:id="135" w:author="WeijieOPPO_2" w:date="2023-11-03T19:20:00Z"/>
              </w:rPr>
            </w:pPr>
            <w:ins w:id="136" w:author="WeijieOPPO_2" w:date="2023-11-03T19:20:00Z">
              <w:r w:rsidRPr="00765005">
                <w:t>10</w:t>
              </w:r>
            </w:ins>
          </w:p>
        </w:tc>
        <w:tc>
          <w:tcPr>
            <w:tcW w:w="1985" w:type="dxa"/>
            <w:shd w:val="clear" w:color="auto" w:fill="auto"/>
          </w:tcPr>
          <w:p w14:paraId="7793B4AD" w14:textId="77777777" w:rsidR="001610D9" w:rsidRPr="00765005" w:rsidRDefault="001610D9" w:rsidP="00F8144E">
            <w:pPr>
              <w:jc w:val="center"/>
              <w:rPr>
                <w:ins w:id="137" w:author="WeijieOPPO_2" w:date="2023-11-03T19:20:00Z"/>
              </w:rPr>
            </w:pPr>
            <w:ins w:id="138" w:author="WeijieOPPO_2" w:date="2023-11-03T19:20:00Z">
              <w:r w:rsidRPr="00765005">
                <w:t>-22.6</w:t>
              </w:r>
            </w:ins>
          </w:p>
        </w:tc>
        <w:tc>
          <w:tcPr>
            <w:tcW w:w="1984" w:type="dxa"/>
            <w:shd w:val="clear" w:color="auto" w:fill="auto"/>
          </w:tcPr>
          <w:p w14:paraId="78873B18" w14:textId="77777777" w:rsidR="001610D9" w:rsidRPr="00765005" w:rsidRDefault="001610D9" w:rsidP="00F8144E">
            <w:pPr>
              <w:jc w:val="center"/>
              <w:rPr>
                <w:ins w:id="139" w:author="WeijieOPPO_2" w:date="2023-11-03T19:20:00Z"/>
              </w:rPr>
            </w:pPr>
            <w:ins w:id="140" w:author="WeijieOPPO_2" w:date="2023-11-03T19:20:00Z">
              <w:r w:rsidRPr="00765005">
                <w:t>906</w:t>
              </w:r>
            </w:ins>
          </w:p>
        </w:tc>
        <w:tc>
          <w:tcPr>
            <w:tcW w:w="3056" w:type="dxa"/>
            <w:shd w:val="clear" w:color="auto" w:fill="auto"/>
          </w:tcPr>
          <w:p w14:paraId="76F2F76F" w14:textId="77777777" w:rsidR="001610D9" w:rsidRPr="00765005" w:rsidRDefault="001610D9" w:rsidP="00F8144E">
            <w:pPr>
              <w:jc w:val="center"/>
              <w:rPr>
                <w:ins w:id="141" w:author="WeijieOPPO_2" w:date="2023-11-03T19:20:00Z"/>
              </w:rPr>
            </w:pPr>
            <w:ins w:id="142" w:author="WeijieOPPO_2" w:date="2023-11-03T19:20:00Z">
              <w:r w:rsidRPr="00765005">
                <w:t>0.25-μm CMOS</w:t>
              </w:r>
              <w:r>
                <w:rPr>
                  <w:szCs w:val="21"/>
                </w:rPr>
                <w:t xml:space="preserve"> convertor</w:t>
              </w:r>
            </w:ins>
          </w:p>
        </w:tc>
      </w:tr>
      <w:tr w:rsidR="001610D9" w:rsidRPr="00765005" w14:paraId="76CC8696" w14:textId="77777777" w:rsidTr="00F8144E">
        <w:trPr>
          <w:ins w:id="143" w:author="WeijieOPPO_2" w:date="2023-11-03T19:20:00Z"/>
        </w:trPr>
        <w:tc>
          <w:tcPr>
            <w:tcW w:w="1271" w:type="dxa"/>
            <w:shd w:val="clear" w:color="auto" w:fill="auto"/>
          </w:tcPr>
          <w:p w14:paraId="6812E12B" w14:textId="77777777" w:rsidR="001610D9" w:rsidRPr="00765005" w:rsidRDefault="001610D9" w:rsidP="00F8144E">
            <w:pPr>
              <w:jc w:val="center"/>
              <w:rPr>
                <w:ins w:id="144" w:author="WeijieOPPO_2" w:date="2023-11-03T19:20:00Z"/>
              </w:rPr>
            </w:pPr>
            <w:ins w:id="145" w:author="WeijieOPPO_2" w:date="2023-11-03T19:20:00Z">
              <w:r w:rsidRPr="00765005">
                <w:t>11</w:t>
              </w:r>
            </w:ins>
          </w:p>
        </w:tc>
        <w:tc>
          <w:tcPr>
            <w:tcW w:w="1985" w:type="dxa"/>
            <w:shd w:val="clear" w:color="auto" w:fill="auto"/>
          </w:tcPr>
          <w:p w14:paraId="3755205D" w14:textId="77777777" w:rsidR="001610D9" w:rsidRPr="00765005" w:rsidRDefault="001610D9" w:rsidP="00F8144E">
            <w:pPr>
              <w:jc w:val="center"/>
              <w:rPr>
                <w:ins w:id="146" w:author="WeijieOPPO_2" w:date="2023-11-03T19:20:00Z"/>
              </w:rPr>
            </w:pPr>
            <w:ins w:id="147" w:author="WeijieOPPO_2" w:date="2023-11-03T19:20:00Z">
              <w:r w:rsidRPr="00765005">
                <w:t>-14</w:t>
              </w:r>
            </w:ins>
          </w:p>
        </w:tc>
        <w:tc>
          <w:tcPr>
            <w:tcW w:w="1984" w:type="dxa"/>
            <w:shd w:val="clear" w:color="auto" w:fill="auto"/>
          </w:tcPr>
          <w:p w14:paraId="57C75F48" w14:textId="77777777" w:rsidR="001610D9" w:rsidRPr="00765005" w:rsidRDefault="001610D9" w:rsidP="00F8144E">
            <w:pPr>
              <w:jc w:val="center"/>
              <w:rPr>
                <w:ins w:id="148" w:author="WeijieOPPO_2" w:date="2023-11-03T19:20:00Z"/>
              </w:rPr>
            </w:pPr>
            <w:ins w:id="149" w:author="WeijieOPPO_2" w:date="2023-11-03T19:20:00Z">
              <w:r w:rsidRPr="00765005">
                <w:t>915</w:t>
              </w:r>
            </w:ins>
          </w:p>
        </w:tc>
        <w:tc>
          <w:tcPr>
            <w:tcW w:w="3056" w:type="dxa"/>
            <w:shd w:val="clear" w:color="auto" w:fill="auto"/>
          </w:tcPr>
          <w:p w14:paraId="169F42A6" w14:textId="77777777" w:rsidR="001610D9" w:rsidRPr="00765005" w:rsidRDefault="001610D9" w:rsidP="00F8144E">
            <w:pPr>
              <w:jc w:val="center"/>
              <w:rPr>
                <w:ins w:id="150" w:author="WeijieOPPO_2" w:date="2023-11-03T19:20:00Z"/>
              </w:rPr>
            </w:pPr>
            <w:ins w:id="151" w:author="WeijieOPPO_2" w:date="2023-11-03T19:20:00Z">
              <w:r w:rsidRPr="00765005">
                <w:t>90-μm CMOS</w:t>
              </w:r>
              <w:r>
                <w:rPr>
                  <w:szCs w:val="21"/>
                </w:rPr>
                <w:t xml:space="preserve"> convertor</w:t>
              </w:r>
            </w:ins>
          </w:p>
        </w:tc>
      </w:tr>
      <w:tr w:rsidR="001610D9" w:rsidRPr="00765005" w14:paraId="170F605E" w14:textId="77777777" w:rsidTr="00F8144E">
        <w:trPr>
          <w:ins w:id="152" w:author="WeijieOPPO_2" w:date="2023-11-03T19:20:00Z"/>
        </w:trPr>
        <w:tc>
          <w:tcPr>
            <w:tcW w:w="1271" w:type="dxa"/>
            <w:shd w:val="clear" w:color="auto" w:fill="auto"/>
          </w:tcPr>
          <w:p w14:paraId="1F540FBF" w14:textId="77777777" w:rsidR="001610D9" w:rsidRPr="00765005" w:rsidRDefault="001610D9" w:rsidP="00F8144E">
            <w:pPr>
              <w:jc w:val="center"/>
              <w:rPr>
                <w:ins w:id="153" w:author="WeijieOPPO_2" w:date="2023-11-03T19:20:00Z"/>
              </w:rPr>
            </w:pPr>
            <w:ins w:id="154" w:author="WeijieOPPO_2" w:date="2023-11-03T19:20:00Z">
              <w:r w:rsidRPr="00765005">
                <w:t>12.8</w:t>
              </w:r>
            </w:ins>
          </w:p>
        </w:tc>
        <w:tc>
          <w:tcPr>
            <w:tcW w:w="1985" w:type="dxa"/>
            <w:shd w:val="clear" w:color="auto" w:fill="auto"/>
          </w:tcPr>
          <w:p w14:paraId="76ECD18C" w14:textId="77777777" w:rsidR="001610D9" w:rsidRPr="00765005" w:rsidRDefault="001610D9" w:rsidP="00F8144E">
            <w:pPr>
              <w:jc w:val="center"/>
              <w:rPr>
                <w:ins w:id="155" w:author="WeijieOPPO_2" w:date="2023-11-03T19:20:00Z"/>
              </w:rPr>
            </w:pPr>
            <w:ins w:id="156" w:author="WeijieOPPO_2" w:date="2023-11-03T19:20:00Z">
              <w:r w:rsidRPr="00765005">
                <w:t>-19.5</w:t>
              </w:r>
            </w:ins>
          </w:p>
        </w:tc>
        <w:tc>
          <w:tcPr>
            <w:tcW w:w="1984" w:type="dxa"/>
            <w:shd w:val="clear" w:color="auto" w:fill="auto"/>
          </w:tcPr>
          <w:p w14:paraId="762FECC7" w14:textId="77777777" w:rsidR="001610D9" w:rsidRPr="00765005" w:rsidRDefault="001610D9" w:rsidP="00F8144E">
            <w:pPr>
              <w:jc w:val="center"/>
              <w:rPr>
                <w:ins w:id="157" w:author="WeijieOPPO_2" w:date="2023-11-03T19:20:00Z"/>
              </w:rPr>
            </w:pPr>
            <w:ins w:id="158" w:author="WeijieOPPO_2" w:date="2023-11-03T19:20:00Z">
              <w:r w:rsidRPr="00765005">
                <w:t>900</w:t>
              </w:r>
            </w:ins>
          </w:p>
        </w:tc>
        <w:tc>
          <w:tcPr>
            <w:tcW w:w="3056" w:type="dxa"/>
            <w:shd w:val="clear" w:color="auto" w:fill="auto"/>
          </w:tcPr>
          <w:p w14:paraId="279B977D" w14:textId="77777777" w:rsidR="001610D9" w:rsidRPr="00765005" w:rsidRDefault="001610D9" w:rsidP="00F8144E">
            <w:pPr>
              <w:jc w:val="center"/>
              <w:rPr>
                <w:ins w:id="159" w:author="WeijieOPPO_2" w:date="2023-11-03T19:20:00Z"/>
              </w:rPr>
            </w:pPr>
            <w:ins w:id="160" w:author="WeijieOPPO_2" w:date="2023-11-03T19:20:00Z">
              <w:r w:rsidRPr="00765005">
                <w:t xml:space="preserve">0.18-μm </w:t>
              </w:r>
              <w:proofErr w:type="gramStart"/>
              <w:r w:rsidRPr="00765005">
                <w:t>CMOS ,</w:t>
              </w:r>
              <w:proofErr w:type="gramEnd"/>
              <w:r w:rsidRPr="00765005">
                <w:t xml:space="preserve"> CoSi</w:t>
              </w:r>
              <w:r>
                <w:rPr>
                  <w:vertAlign w:val="subscript"/>
                </w:rPr>
                <w:t xml:space="preserve">2 </w:t>
              </w:r>
              <w:r w:rsidRPr="00765005">
                <w:t>- Si Schottky</w:t>
              </w:r>
            </w:ins>
          </w:p>
        </w:tc>
      </w:tr>
      <w:tr w:rsidR="001610D9" w:rsidRPr="00765005" w14:paraId="23E67817" w14:textId="77777777" w:rsidTr="00F8144E">
        <w:trPr>
          <w:ins w:id="161" w:author="WeijieOPPO_2" w:date="2023-11-03T19:20:00Z"/>
        </w:trPr>
        <w:tc>
          <w:tcPr>
            <w:tcW w:w="1271" w:type="dxa"/>
            <w:shd w:val="clear" w:color="auto" w:fill="auto"/>
          </w:tcPr>
          <w:p w14:paraId="43F0B457" w14:textId="77777777" w:rsidR="001610D9" w:rsidRPr="00765005" w:rsidRDefault="001610D9" w:rsidP="00F8144E">
            <w:pPr>
              <w:jc w:val="center"/>
              <w:rPr>
                <w:ins w:id="162" w:author="WeijieOPPO_2" w:date="2023-11-03T19:20:00Z"/>
              </w:rPr>
            </w:pPr>
            <w:ins w:id="163" w:author="WeijieOPPO_2" w:date="2023-11-03T19:20:00Z">
              <w:r w:rsidRPr="00765005">
                <w:t>13</w:t>
              </w:r>
            </w:ins>
          </w:p>
        </w:tc>
        <w:tc>
          <w:tcPr>
            <w:tcW w:w="1985" w:type="dxa"/>
            <w:shd w:val="clear" w:color="auto" w:fill="auto"/>
          </w:tcPr>
          <w:p w14:paraId="04433E4F" w14:textId="77777777" w:rsidR="001610D9" w:rsidRPr="00765005" w:rsidRDefault="001610D9" w:rsidP="00F8144E">
            <w:pPr>
              <w:jc w:val="center"/>
              <w:rPr>
                <w:ins w:id="164" w:author="WeijieOPPO_2" w:date="2023-11-03T19:20:00Z"/>
              </w:rPr>
            </w:pPr>
            <w:ins w:id="165" w:author="WeijieOPPO_2" w:date="2023-11-03T19:20:00Z">
              <w:r w:rsidRPr="00765005">
                <w:t>-14.7</w:t>
              </w:r>
            </w:ins>
          </w:p>
        </w:tc>
        <w:tc>
          <w:tcPr>
            <w:tcW w:w="1984" w:type="dxa"/>
            <w:shd w:val="clear" w:color="auto" w:fill="auto"/>
          </w:tcPr>
          <w:p w14:paraId="22BA01DE" w14:textId="77777777" w:rsidR="001610D9" w:rsidRPr="00765005" w:rsidRDefault="001610D9" w:rsidP="00F8144E">
            <w:pPr>
              <w:jc w:val="center"/>
              <w:rPr>
                <w:ins w:id="166" w:author="WeijieOPPO_2" w:date="2023-11-03T19:20:00Z"/>
              </w:rPr>
            </w:pPr>
            <w:ins w:id="167" w:author="WeijieOPPO_2" w:date="2023-11-03T19:20:00Z">
              <w:r w:rsidRPr="00765005">
                <w:t>900</w:t>
              </w:r>
            </w:ins>
          </w:p>
        </w:tc>
        <w:tc>
          <w:tcPr>
            <w:tcW w:w="3056" w:type="dxa"/>
            <w:shd w:val="clear" w:color="auto" w:fill="auto"/>
          </w:tcPr>
          <w:p w14:paraId="54E658B8" w14:textId="77777777" w:rsidR="001610D9" w:rsidRPr="00765005" w:rsidRDefault="001610D9" w:rsidP="00F8144E">
            <w:pPr>
              <w:jc w:val="center"/>
              <w:rPr>
                <w:ins w:id="168" w:author="WeijieOPPO_2" w:date="2023-11-03T19:20:00Z"/>
              </w:rPr>
            </w:pPr>
            <w:ins w:id="169" w:author="WeijieOPPO_2" w:date="2023-11-03T19:20:00Z">
              <w:r w:rsidRPr="00765005">
                <w:t>0.35-μm CMOS</w:t>
              </w:r>
              <w:r>
                <w:rPr>
                  <w:szCs w:val="21"/>
                </w:rPr>
                <w:t xml:space="preserve"> convertor</w:t>
              </w:r>
            </w:ins>
          </w:p>
        </w:tc>
      </w:tr>
      <w:tr w:rsidR="001610D9" w:rsidRPr="00765005" w14:paraId="68FF5FC8" w14:textId="77777777" w:rsidTr="00F8144E">
        <w:trPr>
          <w:ins w:id="170" w:author="WeijieOPPO_2" w:date="2023-11-03T19:20:00Z"/>
        </w:trPr>
        <w:tc>
          <w:tcPr>
            <w:tcW w:w="1271" w:type="dxa"/>
            <w:shd w:val="clear" w:color="auto" w:fill="auto"/>
          </w:tcPr>
          <w:p w14:paraId="5B99DDC0" w14:textId="77777777" w:rsidR="001610D9" w:rsidRPr="00765005" w:rsidRDefault="001610D9" w:rsidP="00F8144E">
            <w:pPr>
              <w:jc w:val="center"/>
              <w:rPr>
                <w:ins w:id="171" w:author="WeijieOPPO_2" w:date="2023-11-03T19:20:00Z"/>
              </w:rPr>
            </w:pPr>
            <w:ins w:id="172" w:author="WeijieOPPO_2" w:date="2023-11-03T19:20:00Z">
              <w:r w:rsidRPr="00765005">
                <w:t>16.4</w:t>
              </w:r>
            </w:ins>
          </w:p>
        </w:tc>
        <w:tc>
          <w:tcPr>
            <w:tcW w:w="1985" w:type="dxa"/>
            <w:shd w:val="clear" w:color="auto" w:fill="auto"/>
          </w:tcPr>
          <w:p w14:paraId="38DCEEF5" w14:textId="77777777" w:rsidR="001610D9" w:rsidRPr="00765005" w:rsidRDefault="001610D9" w:rsidP="00F8144E">
            <w:pPr>
              <w:jc w:val="center"/>
              <w:rPr>
                <w:ins w:id="173" w:author="WeijieOPPO_2" w:date="2023-11-03T19:20:00Z"/>
              </w:rPr>
            </w:pPr>
            <w:ins w:id="174" w:author="WeijieOPPO_2" w:date="2023-11-03T19:20:00Z">
              <w:r w:rsidRPr="00765005">
                <w:t>-9</w:t>
              </w:r>
            </w:ins>
          </w:p>
        </w:tc>
        <w:tc>
          <w:tcPr>
            <w:tcW w:w="1984" w:type="dxa"/>
            <w:shd w:val="clear" w:color="auto" w:fill="auto"/>
          </w:tcPr>
          <w:p w14:paraId="0EC80F8A" w14:textId="77777777" w:rsidR="001610D9" w:rsidRPr="00765005" w:rsidRDefault="001610D9" w:rsidP="00F8144E">
            <w:pPr>
              <w:jc w:val="center"/>
              <w:rPr>
                <w:ins w:id="175" w:author="WeijieOPPO_2" w:date="2023-11-03T19:20:00Z"/>
              </w:rPr>
            </w:pPr>
            <w:ins w:id="176" w:author="WeijieOPPO_2" w:date="2023-11-03T19:20:00Z">
              <w:r w:rsidRPr="00765005">
                <w:t>963</w:t>
              </w:r>
            </w:ins>
          </w:p>
        </w:tc>
        <w:tc>
          <w:tcPr>
            <w:tcW w:w="3056" w:type="dxa"/>
            <w:shd w:val="clear" w:color="auto" w:fill="auto"/>
          </w:tcPr>
          <w:p w14:paraId="2C08CF24" w14:textId="77777777" w:rsidR="001610D9" w:rsidRPr="00765005" w:rsidRDefault="001610D9" w:rsidP="00F8144E">
            <w:pPr>
              <w:jc w:val="center"/>
              <w:rPr>
                <w:ins w:id="177" w:author="WeijieOPPO_2" w:date="2023-11-03T19:20:00Z"/>
              </w:rPr>
            </w:pPr>
            <w:ins w:id="178" w:author="WeijieOPPO_2" w:date="2023-11-03T19:20:00Z">
              <w:r w:rsidRPr="00765005">
                <w:t>0.35-μm COMS</w:t>
              </w:r>
              <w:r>
                <w:rPr>
                  <w:szCs w:val="21"/>
                </w:rPr>
                <w:t xml:space="preserve"> convertor</w:t>
              </w:r>
            </w:ins>
          </w:p>
        </w:tc>
      </w:tr>
      <w:tr w:rsidR="001610D9" w:rsidRPr="00765005" w14:paraId="518FC034" w14:textId="77777777" w:rsidTr="00F8144E">
        <w:trPr>
          <w:ins w:id="179" w:author="WeijieOPPO_2" w:date="2023-11-03T19:20:00Z"/>
        </w:trPr>
        <w:tc>
          <w:tcPr>
            <w:tcW w:w="1271" w:type="dxa"/>
            <w:shd w:val="clear" w:color="auto" w:fill="auto"/>
          </w:tcPr>
          <w:p w14:paraId="280A7557" w14:textId="77777777" w:rsidR="001610D9" w:rsidRPr="00765005" w:rsidRDefault="001610D9" w:rsidP="00F8144E">
            <w:pPr>
              <w:jc w:val="center"/>
              <w:rPr>
                <w:ins w:id="180" w:author="WeijieOPPO_2" w:date="2023-11-03T19:20:00Z"/>
              </w:rPr>
            </w:pPr>
            <w:ins w:id="181" w:author="WeijieOPPO_2" w:date="2023-11-03T19:20:00Z">
              <w:r w:rsidRPr="00765005">
                <w:t>18</w:t>
              </w:r>
            </w:ins>
          </w:p>
        </w:tc>
        <w:tc>
          <w:tcPr>
            <w:tcW w:w="1985" w:type="dxa"/>
            <w:shd w:val="clear" w:color="auto" w:fill="auto"/>
          </w:tcPr>
          <w:p w14:paraId="344463D9" w14:textId="77777777" w:rsidR="001610D9" w:rsidRPr="00765005" w:rsidRDefault="001610D9" w:rsidP="00F8144E">
            <w:pPr>
              <w:jc w:val="center"/>
              <w:rPr>
                <w:ins w:id="182" w:author="WeijieOPPO_2" w:date="2023-11-03T19:20:00Z"/>
              </w:rPr>
            </w:pPr>
            <w:ins w:id="183" w:author="WeijieOPPO_2" w:date="2023-11-03T19:20:00Z">
              <w:r w:rsidRPr="00765005">
                <w:t>-19</w:t>
              </w:r>
            </w:ins>
          </w:p>
        </w:tc>
        <w:tc>
          <w:tcPr>
            <w:tcW w:w="1984" w:type="dxa"/>
            <w:shd w:val="clear" w:color="auto" w:fill="auto"/>
          </w:tcPr>
          <w:p w14:paraId="3EB73C1F" w14:textId="77777777" w:rsidR="001610D9" w:rsidRPr="00765005" w:rsidRDefault="001610D9" w:rsidP="00F8144E">
            <w:pPr>
              <w:jc w:val="center"/>
              <w:rPr>
                <w:ins w:id="184" w:author="WeijieOPPO_2" w:date="2023-11-03T19:20:00Z"/>
              </w:rPr>
            </w:pPr>
            <w:ins w:id="185" w:author="WeijieOPPO_2" w:date="2023-11-03T19:20:00Z">
              <w:r w:rsidRPr="00765005">
                <w:t>869</w:t>
              </w:r>
            </w:ins>
          </w:p>
        </w:tc>
        <w:tc>
          <w:tcPr>
            <w:tcW w:w="3056" w:type="dxa"/>
            <w:shd w:val="clear" w:color="auto" w:fill="auto"/>
          </w:tcPr>
          <w:p w14:paraId="168A4542" w14:textId="77777777" w:rsidR="001610D9" w:rsidRPr="00765005" w:rsidRDefault="001610D9" w:rsidP="00F8144E">
            <w:pPr>
              <w:jc w:val="center"/>
              <w:rPr>
                <w:ins w:id="186" w:author="WeijieOPPO_2" w:date="2023-11-03T19:20:00Z"/>
              </w:rPr>
            </w:pPr>
            <w:ins w:id="187" w:author="WeijieOPPO_2" w:date="2023-11-03T19:20:00Z">
              <w:r w:rsidRPr="00765005">
                <w:t>0.5-μm CMOS</w:t>
              </w:r>
              <w:r>
                <w:rPr>
                  <w:szCs w:val="21"/>
                </w:rPr>
                <w:t xml:space="preserve"> convertor</w:t>
              </w:r>
            </w:ins>
          </w:p>
        </w:tc>
      </w:tr>
      <w:tr w:rsidR="001610D9" w:rsidRPr="00765005" w14:paraId="788BD19B" w14:textId="77777777" w:rsidTr="00F8144E">
        <w:trPr>
          <w:ins w:id="188" w:author="WeijieOPPO_2" w:date="2023-11-03T19:20:00Z"/>
        </w:trPr>
        <w:tc>
          <w:tcPr>
            <w:tcW w:w="1271" w:type="dxa"/>
            <w:shd w:val="clear" w:color="auto" w:fill="auto"/>
          </w:tcPr>
          <w:p w14:paraId="12CD72D2" w14:textId="77777777" w:rsidR="001610D9" w:rsidRPr="00765005" w:rsidRDefault="001610D9" w:rsidP="00F8144E">
            <w:pPr>
              <w:jc w:val="center"/>
              <w:rPr>
                <w:ins w:id="189" w:author="WeijieOPPO_2" w:date="2023-11-03T19:20:00Z"/>
              </w:rPr>
            </w:pPr>
            <w:ins w:id="190" w:author="WeijieOPPO_2" w:date="2023-11-03T19:20:00Z">
              <w:r w:rsidRPr="00765005">
                <w:t>26.5</w:t>
              </w:r>
            </w:ins>
          </w:p>
        </w:tc>
        <w:tc>
          <w:tcPr>
            <w:tcW w:w="1985" w:type="dxa"/>
            <w:shd w:val="clear" w:color="auto" w:fill="auto"/>
          </w:tcPr>
          <w:p w14:paraId="6EBA934A" w14:textId="77777777" w:rsidR="001610D9" w:rsidRPr="00765005" w:rsidRDefault="001610D9" w:rsidP="00F8144E">
            <w:pPr>
              <w:jc w:val="center"/>
              <w:rPr>
                <w:ins w:id="191" w:author="WeijieOPPO_2" w:date="2023-11-03T19:20:00Z"/>
              </w:rPr>
            </w:pPr>
            <w:ins w:id="192" w:author="WeijieOPPO_2" w:date="2023-11-03T19:20:00Z">
              <w:r w:rsidRPr="00765005">
                <w:t>-11.1</w:t>
              </w:r>
            </w:ins>
          </w:p>
        </w:tc>
        <w:tc>
          <w:tcPr>
            <w:tcW w:w="1984" w:type="dxa"/>
            <w:shd w:val="clear" w:color="auto" w:fill="auto"/>
          </w:tcPr>
          <w:p w14:paraId="06B17626" w14:textId="77777777" w:rsidR="001610D9" w:rsidRPr="00765005" w:rsidRDefault="001610D9" w:rsidP="00F8144E">
            <w:pPr>
              <w:jc w:val="center"/>
              <w:rPr>
                <w:ins w:id="193" w:author="WeijieOPPO_2" w:date="2023-11-03T19:20:00Z"/>
              </w:rPr>
            </w:pPr>
            <w:ins w:id="194" w:author="WeijieOPPO_2" w:date="2023-11-03T19:20:00Z">
              <w:r w:rsidRPr="00765005">
                <w:t>900</w:t>
              </w:r>
            </w:ins>
          </w:p>
        </w:tc>
        <w:tc>
          <w:tcPr>
            <w:tcW w:w="3056" w:type="dxa"/>
            <w:shd w:val="clear" w:color="auto" w:fill="auto"/>
          </w:tcPr>
          <w:p w14:paraId="610E3172" w14:textId="77777777" w:rsidR="001610D9" w:rsidRPr="00765005" w:rsidRDefault="001610D9" w:rsidP="00F8144E">
            <w:pPr>
              <w:jc w:val="center"/>
              <w:rPr>
                <w:ins w:id="195" w:author="WeijieOPPO_2" w:date="2023-11-03T19:20:00Z"/>
              </w:rPr>
            </w:pPr>
            <w:ins w:id="196" w:author="WeijieOPPO_2" w:date="2023-11-03T19:20:00Z">
              <w:r w:rsidRPr="00765005">
                <w:t>0.18-μm CMOS</w:t>
              </w:r>
              <w:r>
                <w:rPr>
                  <w:szCs w:val="21"/>
                </w:rPr>
                <w:t xml:space="preserve"> convertor</w:t>
              </w:r>
            </w:ins>
          </w:p>
        </w:tc>
      </w:tr>
      <w:tr w:rsidR="001610D9" w:rsidRPr="00765005" w14:paraId="274BC5B8" w14:textId="77777777" w:rsidTr="00F8144E">
        <w:trPr>
          <w:ins w:id="197" w:author="WeijieOPPO_2" w:date="2023-11-03T19:20:00Z"/>
        </w:trPr>
        <w:tc>
          <w:tcPr>
            <w:tcW w:w="1271" w:type="dxa"/>
            <w:shd w:val="clear" w:color="auto" w:fill="auto"/>
          </w:tcPr>
          <w:p w14:paraId="26F5166E" w14:textId="77777777" w:rsidR="001610D9" w:rsidRPr="00765005" w:rsidRDefault="001610D9" w:rsidP="00F8144E">
            <w:pPr>
              <w:jc w:val="center"/>
              <w:rPr>
                <w:ins w:id="198" w:author="WeijieOPPO_2" w:date="2023-11-03T19:20:00Z"/>
              </w:rPr>
            </w:pPr>
            <w:ins w:id="199" w:author="WeijieOPPO_2" w:date="2023-11-03T19:20:00Z">
              <w:r w:rsidRPr="00765005">
                <w:t>36.6</w:t>
              </w:r>
            </w:ins>
          </w:p>
        </w:tc>
        <w:tc>
          <w:tcPr>
            <w:tcW w:w="1985" w:type="dxa"/>
            <w:shd w:val="clear" w:color="auto" w:fill="auto"/>
          </w:tcPr>
          <w:p w14:paraId="236A3BD3" w14:textId="77777777" w:rsidR="001610D9" w:rsidRPr="00765005" w:rsidRDefault="001610D9" w:rsidP="00F8144E">
            <w:pPr>
              <w:jc w:val="center"/>
              <w:rPr>
                <w:ins w:id="200" w:author="WeijieOPPO_2" w:date="2023-11-03T19:20:00Z"/>
              </w:rPr>
            </w:pPr>
            <w:ins w:id="201" w:author="WeijieOPPO_2" w:date="2023-11-03T19:20:00Z">
              <w:r w:rsidRPr="00765005">
                <w:t>-6</w:t>
              </w:r>
            </w:ins>
          </w:p>
        </w:tc>
        <w:tc>
          <w:tcPr>
            <w:tcW w:w="1984" w:type="dxa"/>
            <w:shd w:val="clear" w:color="auto" w:fill="auto"/>
          </w:tcPr>
          <w:p w14:paraId="3D85DA87" w14:textId="77777777" w:rsidR="001610D9" w:rsidRPr="00765005" w:rsidRDefault="001610D9" w:rsidP="00F8144E">
            <w:pPr>
              <w:jc w:val="center"/>
              <w:rPr>
                <w:ins w:id="202" w:author="WeijieOPPO_2" w:date="2023-11-03T19:20:00Z"/>
              </w:rPr>
            </w:pPr>
            <w:ins w:id="203" w:author="WeijieOPPO_2" w:date="2023-11-03T19:20:00Z">
              <w:r w:rsidRPr="00765005">
                <w:t>963</w:t>
              </w:r>
            </w:ins>
          </w:p>
        </w:tc>
        <w:tc>
          <w:tcPr>
            <w:tcW w:w="3056" w:type="dxa"/>
            <w:shd w:val="clear" w:color="auto" w:fill="auto"/>
          </w:tcPr>
          <w:p w14:paraId="531D54D1" w14:textId="77777777" w:rsidR="001610D9" w:rsidRPr="00765005" w:rsidRDefault="001610D9" w:rsidP="00F8144E">
            <w:pPr>
              <w:jc w:val="center"/>
              <w:rPr>
                <w:ins w:id="204" w:author="WeijieOPPO_2" w:date="2023-11-03T19:20:00Z"/>
              </w:rPr>
            </w:pPr>
            <w:ins w:id="205" w:author="WeijieOPPO_2" w:date="2023-11-03T19:20:00Z">
              <w:r w:rsidRPr="00765005">
                <w:t xml:space="preserve">0.35-μm CMOS </w:t>
              </w:r>
              <w:r>
                <w:rPr>
                  <w:szCs w:val="21"/>
                </w:rPr>
                <w:t>convertor</w:t>
              </w:r>
            </w:ins>
          </w:p>
        </w:tc>
      </w:tr>
      <w:tr w:rsidR="001610D9" w:rsidRPr="00765005" w14:paraId="6BC4310B" w14:textId="77777777" w:rsidTr="00F8144E">
        <w:trPr>
          <w:ins w:id="206" w:author="WeijieOPPO_2" w:date="2023-11-03T19:20:00Z"/>
        </w:trPr>
        <w:tc>
          <w:tcPr>
            <w:tcW w:w="1271" w:type="dxa"/>
            <w:shd w:val="clear" w:color="auto" w:fill="auto"/>
          </w:tcPr>
          <w:p w14:paraId="20ECFDFC" w14:textId="77777777" w:rsidR="001610D9" w:rsidRPr="00765005" w:rsidRDefault="001610D9" w:rsidP="00F8144E">
            <w:pPr>
              <w:jc w:val="center"/>
              <w:rPr>
                <w:ins w:id="207" w:author="WeijieOPPO_2" w:date="2023-11-03T19:20:00Z"/>
              </w:rPr>
            </w:pPr>
            <w:ins w:id="208" w:author="WeijieOPPO_2" w:date="2023-11-03T19:20:00Z">
              <w:r w:rsidRPr="00765005">
                <w:t>47</w:t>
              </w:r>
            </w:ins>
          </w:p>
        </w:tc>
        <w:tc>
          <w:tcPr>
            <w:tcW w:w="1985" w:type="dxa"/>
            <w:shd w:val="clear" w:color="auto" w:fill="auto"/>
          </w:tcPr>
          <w:p w14:paraId="3ED873BB" w14:textId="77777777" w:rsidR="001610D9" w:rsidRPr="00765005" w:rsidRDefault="001610D9" w:rsidP="00F8144E">
            <w:pPr>
              <w:jc w:val="center"/>
              <w:rPr>
                <w:ins w:id="209" w:author="WeijieOPPO_2" w:date="2023-11-03T19:20:00Z"/>
              </w:rPr>
            </w:pPr>
            <w:ins w:id="210" w:author="WeijieOPPO_2" w:date="2023-11-03T19:20:00Z">
              <w:r w:rsidRPr="00765005">
                <w:t>-8</w:t>
              </w:r>
            </w:ins>
          </w:p>
        </w:tc>
        <w:tc>
          <w:tcPr>
            <w:tcW w:w="1984" w:type="dxa"/>
            <w:shd w:val="clear" w:color="auto" w:fill="auto"/>
          </w:tcPr>
          <w:p w14:paraId="10DC95D8" w14:textId="77777777" w:rsidR="001610D9" w:rsidRPr="00765005" w:rsidRDefault="001610D9" w:rsidP="00F8144E">
            <w:pPr>
              <w:jc w:val="center"/>
              <w:rPr>
                <w:ins w:id="211" w:author="WeijieOPPO_2" w:date="2023-11-03T19:20:00Z"/>
              </w:rPr>
            </w:pPr>
            <w:ins w:id="212" w:author="WeijieOPPO_2" w:date="2023-11-03T19:20:00Z">
              <w:r w:rsidRPr="00765005">
                <w:t>915</w:t>
              </w:r>
            </w:ins>
          </w:p>
        </w:tc>
        <w:tc>
          <w:tcPr>
            <w:tcW w:w="3056" w:type="dxa"/>
            <w:shd w:val="clear" w:color="auto" w:fill="auto"/>
          </w:tcPr>
          <w:p w14:paraId="796D28D3" w14:textId="77777777" w:rsidR="001610D9" w:rsidRPr="00765005" w:rsidRDefault="001610D9" w:rsidP="00F8144E">
            <w:pPr>
              <w:jc w:val="center"/>
              <w:rPr>
                <w:ins w:id="213" w:author="WeijieOPPO_2" w:date="2023-11-03T19:20:00Z"/>
              </w:rPr>
            </w:pPr>
            <w:ins w:id="214" w:author="WeijieOPPO_2" w:date="2023-11-03T19:20:00Z">
              <w:r w:rsidRPr="00765005">
                <w:t>0.18-μm CMOS</w:t>
              </w:r>
              <w:r>
                <w:rPr>
                  <w:szCs w:val="21"/>
                </w:rPr>
                <w:t xml:space="preserve"> convertor</w:t>
              </w:r>
            </w:ins>
          </w:p>
        </w:tc>
      </w:tr>
      <w:tr w:rsidR="001610D9" w:rsidRPr="00765005" w14:paraId="32977499" w14:textId="77777777" w:rsidTr="00F8144E">
        <w:trPr>
          <w:ins w:id="215" w:author="WeijieOPPO_2" w:date="2023-11-03T19:20:00Z"/>
        </w:trPr>
        <w:tc>
          <w:tcPr>
            <w:tcW w:w="1271" w:type="dxa"/>
            <w:shd w:val="clear" w:color="auto" w:fill="auto"/>
          </w:tcPr>
          <w:p w14:paraId="609A5FB7" w14:textId="77777777" w:rsidR="001610D9" w:rsidRPr="00765005" w:rsidRDefault="001610D9" w:rsidP="00F8144E">
            <w:pPr>
              <w:jc w:val="center"/>
              <w:rPr>
                <w:ins w:id="216" w:author="WeijieOPPO_2" w:date="2023-11-03T19:20:00Z"/>
              </w:rPr>
            </w:pPr>
            <w:ins w:id="217" w:author="WeijieOPPO_2" w:date="2023-11-03T19:20:00Z">
              <w:r w:rsidRPr="00765005">
                <w:lastRenderedPageBreak/>
                <w:t>49</w:t>
              </w:r>
            </w:ins>
          </w:p>
        </w:tc>
        <w:tc>
          <w:tcPr>
            <w:tcW w:w="1985" w:type="dxa"/>
            <w:shd w:val="clear" w:color="auto" w:fill="auto"/>
          </w:tcPr>
          <w:p w14:paraId="1D56DEE7" w14:textId="77777777" w:rsidR="001610D9" w:rsidRPr="00765005" w:rsidRDefault="001610D9" w:rsidP="00F8144E">
            <w:pPr>
              <w:jc w:val="center"/>
              <w:rPr>
                <w:ins w:id="218" w:author="WeijieOPPO_2" w:date="2023-11-03T19:20:00Z"/>
              </w:rPr>
            </w:pPr>
            <w:ins w:id="219" w:author="WeijieOPPO_2" w:date="2023-11-03T19:20:00Z">
              <w:r w:rsidRPr="00765005">
                <w:t>-1</w:t>
              </w:r>
            </w:ins>
          </w:p>
        </w:tc>
        <w:tc>
          <w:tcPr>
            <w:tcW w:w="1984" w:type="dxa"/>
            <w:shd w:val="clear" w:color="auto" w:fill="auto"/>
          </w:tcPr>
          <w:p w14:paraId="28B1FB38" w14:textId="77777777" w:rsidR="001610D9" w:rsidRPr="00765005" w:rsidRDefault="001610D9" w:rsidP="00F8144E">
            <w:pPr>
              <w:jc w:val="center"/>
              <w:rPr>
                <w:ins w:id="220" w:author="WeijieOPPO_2" w:date="2023-11-03T19:20:00Z"/>
              </w:rPr>
            </w:pPr>
            <w:ins w:id="221" w:author="WeijieOPPO_2" w:date="2023-11-03T19:20:00Z">
              <w:r w:rsidRPr="00765005">
                <w:t>900</w:t>
              </w:r>
            </w:ins>
          </w:p>
        </w:tc>
        <w:tc>
          <w:tcPr>
            <w:tcW w:w="3056" w:type="dxa"/>
            <w:shd w:val="clear" w:color="auto" w:fill="auto"/>
          </w:tcPr>
          <w:p w14:paraId="4EFF48C4" w14:textId="77777777" w:rsidR="001610D9" w:rsidRPr="00765005" w:rsidRDefault="001610D9" w:rsidP="00F8144E">
            <w:pPr>
              <w:jc w:val="center"/>
              <w:rPr>
                <w:ins w:id="222" w:author="WeijieOPPO_2" w:date="2023-11-03T19:20:00Z"/>
              </w:rPr>
            </w:pPr>
            <w:ins w:id="223" w:author="WeijieOPPO_2" w:date="2023-11-03T19:20:00Z">
              <w:r w:rsidRPr="00765005">
                <w:t>Skyworks SMS7630 Si Schottky</w:t>
              </w:r>
            </w:ins>
          </w:p>
        </w:tc>
      </w:tr>
    </w:tbl>
    <w:p w14:paraId="7760F2E9" w14:textId="77777777" w:rsidR="001610D9" w:rsidRDefault="001610D9" w:rsidP="001610D9">
      <w:pPr>
        <w:spacing w:before="240"/>
        <w:jc w:val="both"/>
        <w:rPr>
          <w:ins w:id="224" w:author="WeijieOPPO_2" w:date="2023-11-03T19:20:00Z"/>
          <w:lang w:val="en-US"/>
        </w:rPr>
      </w:pPr>
      <w:ins w:id="225" w:author="WeijieOPPO_2" w:date="2023-11-03T19:20:00Z">
        <w:r w:rsidRPr="00C04FEF">
          <w:rPr>
            <w:lang w:val="en-US"/>
          </w:rPr>
          <w:t xml:space="preserve">The main advantage of RF-based energy harvesting is its availability in </w:t>
        </w:r>
        <w:r>
          <w:rPr>
            <w:lang w:val="en-US"/>
          </w:rPr>
          <w:t xml:space="preserve">deployed </w:t>
        </w:r>
        <w:r w:rsidRPr="00C04FEF">
          <w:rPr>
            <w:lang w:val="en-US"/>
          </w:rPr>
          <w:t>environments and the fact that RF power is controllable (e.g., power can be sent by a transmitter on demand or periodically).</w:t>
        </w:r>
        <w:r w:rsidRPr="00A84801">
          <w:rPr>
            <w:lang w:val="en-US"/>
          </w:rPr>
          <w:t xml:space="preserve"> Potential applications include logistics/warehouse, manufacturing, smart homes, health monitoring, and environmental monitoring etc.</w:t>
        </w:r>
        <w:r>
          <w:rPr>
            <w:lang w:val="en-US"/>
          </w:rPr>
          <w:t xml:space="preserve"> </w:t>
        </w:r>
      </w:ins>
    </w:p>
    <w:p w14:paraId="5D53D2F9" w14:textId="77777777" w:rsidR="001610D9" w:rsidRPr="00123595" w:rsidRDefault="001610D9" w:rsidP="001610D9">
      <w:pPr>
        <w:spacing w:before="240"/>
        <w:jc w:val="both"/>
        <w:rPr>
          <w:ins w:id="226" w:author="WeijieOPPO_2" w:date="2023-11-03T19:20:00Z"/>
          <w:b/>
          <w:bCs/>
          <w:u w:val="single"/>
          <w:lang w:val="en-US"/>
        </w:rPr>
      </w:pPr>
      <w:ins w:id="227" w:author="WeijieOPPO_2" w:date="2023-11-03T19:20:00Z">
        <w:r w:rsidRPr="00123595">
          <w:rPr>
            <w:b/>
            <w:bCs/>
            <w:u w:val="single"/>
            <w:lang w:val="en-US"/>
          </w:rPr>
          <w:t>Solar Energy</w:t>
        </w:r>
        <w:r>
          <w:rPr>
            <w:b/>
            <w:bCs/>
            <w:u w:val="single"/>
            <w:lang w:val="en-US"/>
          </w:rPr>
          <w:t>/Light</w:t>
        </w:r>
      </w:ins>
    </w:p>
    <w:p w14:paraId="73D17DE2" w14:textId="76B29CA0" w:rsidR="001610D9" w:rsidRDefault="001610D9" w:rsidP="001610D9">
      <w:pPr>
        <w:spacing w:before="240"/>
        <w:jc w:val="both"/>
        <w:rPr>
          <w:ins w:id="228" w:author="WeijieOPPO_2" w:date="2023-11-03T19:20:00Z"/>
          <w:lang w:val="en-US"/>
        </w:rPr>
      </w:pPr>
      <w:ins w:id="229" w:author="WeijieOPPO_2" w:date="2023-11-03T19:20:00Z">
        <w:r w:rsidRPr="00D76F13">
          <w:rPr>
            <w:lang w:val="en-US"/>
          </w:rPr>
          <w:t>Solar power/light can be transformed into electrical power using photovoltaic cells and it uses photovoltaic effect for energy harvesting with conversion efficiency of 10-40%</w:t>
        </w:r>
        <w:r>
          <w:rPr>
            <w:lang w:val="en-US"/>
          </w:rPr>
          <w:t xml:space="preserve"> </w:t>
        </w:r>
        <w:r>
          <w:rPr>
            <w:lang w:val="en-US"/>
          </w:rPr>
          <w:fldChar w:fldCharType="begin"/>
        </w:r>
        <w:r>
          <w:rPr>
            <w:lang w:val="en-US"/>
          </w:rPr>
          <w:instrText xml:space="preserve"> REF _Ref115060157 \r \h </w:instrText>
        </w:r>
      </w:ins>
      <w:r>
        <w:rPr>
          <w:lang w:val="en-US"/>
        </w:rPr>
      </w:r>
      <w:ins w:id="230" w:author="WeijieOPPO_2" w:date="2023-11-03T19:20:00Z">
        <w:r>
          <w:rPr>
            <w:lang w:val="en-US"/>
          </w:rPr>
          <w:fldChar w:fldCharType="separate"/>
        </w:r>
        <w:r>
          <w:rPr>
            <w:lang w:val="en-US"/>
          </w:rPr>
          <w:t>[</w:t>
        </w:r>
      </w:ins>
      <w:ins w:id="231" w:author="WeijieOPPO_2" w:date="2023-11-03T19:26:00Z">
        <w:r w:rsidR="00AB01A0">
          <w:rPr>
            <w:lang w:val="en-US"/>
          </w:rPr>
          <w:t>x4</w:t>
        </w:r>
      </w:ins>
      <w:ins w:id="232" w:author="WeijieOPPO_2" w:date="2023-11-03T19:20:00Z">
        <w:r>
          <w:rPr>
            <w:lang w:val="en-US"/>
          </w:rPr>
          <w:t xml:space="preserve">] </w:t>
        </w:r>
        <w:r>
          <w:rPr>
            <w:lang w:val="en-US"/>
          </w:rPr>
          <w:fldChar w:fldCharType="end"/>
        </w:r>
        <w:r w:rsidRPr="00D76F13">
          <w:rPr>
            <w:lang w:val="en-US"/>
          </w:rPr>
          <w:t>.</w:t>
        </w:r>
        <w:r>
          <w:rPr>
            <w:lang w:val="en-US"/>
          </w:rPr>
          <w:t xml:space="preserve"> </w:t>
        </w:r>
        <w:r w:rsidRPr="00D76F13">
          <w:rPr>
            <w:lang w:val="en-US"/>
          </w:rPr>
          <w:t xml:space="preserve">For the outdoor case, solar energy is one of the most common </w:t>
        </w:r>
        <w:r>
          <w:rPr>
            <w:lang w:val="en-US"/>
          </w:rPr>
          <w:t>ambient</w:t>
        </w:r>
        <w:r w:rsidRPr="00D76F13">
          <w:rPr>
            <w:lang w:val="en-US"/>
          </w:rPr>
          <w:t xml:space="preserve"> power, it can supply inexhaustible clean energy and has high power density of up to 100 </w:t>
        </w:r>
        <w:proofErr w:type="spellStart"/>
        <w:r w:rsidRPr="00D76F13">
          <w:rPr>
            <w:lang w:val="en-US"/>
          </w:rPr>
          <w:t>mW</w:t>
        </w:r>
        <w:proofErr w:type="spellEnd"/>
        <w:r w:rsidRPr="00D76F13">
          <w:rPr>
            <w:lang w:val="en-US"/>
          </w:rPr>
          <w:t>/cm</w:t>
        </w:r>
        <w:r w:rsidRPr="00123595">
          <w:rPr>
            <w:vertAlign w:val="superscript"/>
            <w:lang w:val="en-US"/>
          </w:rPr>
          <w:t>2</w:t>
        </w:r>
        <w:r>
          <w:rPr>
            <w:lang w:val="en-US"/>
          </w:rPr>
          <w:t xml:space="preserve"> </w:t>
        </w:r>
        <w:r>
          <w:rPr>
            <w:lang w:val="en-US"/>
          </w:rPr>
          <w:fldChar w:fldCharType="begin"/>
        </w:r>
        <w:r>
          <w:rPr>
            <w:lang w:val="en-US"/>
          </w:rPr>
          <w:instrText xml:space="preserve"> REF _Ref115085480 \r \h </w:instrText>
        </w:r>
      </w:ins>
      <w:r>
        <w:rPr>
          <w:lang w:val="en-US"/>
        </w:rPr>
      </w:r>
      <w:ins w:id="233" w:author="WeijieOPPO_2" w:date="2023-11-03T19:20:00Z">
        <w:r>
          <w:rPr>
            <w:lang w:val="en-US"/>
          </w:rPr>
          <w:fldChar w:fldCharType="separate"/>
        </w:r>
        <w:r>
          <w:rPr>
            <w:lang w:val="en-US"/>
          </w:rPr>
          <w:t>[</w:t>
        </w:r>
      </w:ins>
      <w:ins w:id="234" w:author="WeijieOPPO_2" w:date="2023-11-03T19:26:00Z">
        <w:r w:rsidR="00AB01A0">
          <w:rPr>
            <w:lang w:val="en-US"/>
          </w:rPr>
          <w:t>x5</w:t>
        </w:r>
      </w:ins>
      <w:ins w:id="235" w:author="WeijieOPPO_2" w:date="2023-11-03T19:20:00Z">
        <w:r>
          <w:rPr>
            <w:lang w:val="en-US"/>
          </w:rPr>
          <w:t xml:space="preserve">] </w:t>
        </w:r>
        <w:r>
          <w:rPr>
            <w:lang w:val="en-US"/>
          </w:rPr>
          <w:fldChar w:fldCharType="end"/>
        </w:r>
        <w:r w:rsidRPr="00D76F13">
          <w:rPr>
            <w:lang w:val="en-US"/>
          </w:rPr>
          <w:t xml:space="preserve">. </w:t>
        </w:r>
      </w:ins>
    </w:p>
    <w:p w14:paraId="46D748BA" w14:textId="77777777" w:rsidR="001610D9" w:rsidRDefault="001610D9" w:rsidP="001610D9">
      <w:pPr>
        <w:spacing w:before="240"/>
        <w:jc w:val="center"/>
        <w:rPr>
          <w:ins w:id="236" w:author="WeijieOPPO_2" w:date="2023-11-03T19:20:00Z"/>
          <w:lang w:val="en-US"/>
        </w:rPr>
      </w:pPr>
      <w:ins w:id="237" w:author="WeijieOPPO_2" w:date="2023-11-03T19:20:00Z">
        <w:r w:rsidRPr="008D3C9F">
          <w:rPr>
            <w:noProof/>
          </w:rPr>
          <w:drawing>
            <wp:inline distT="0" distB="0" distL="0" distR="0" wp14:anchorId="7A66CC3E" wp14:editId="54B64DA0">
              <wp:extent cx="3098800" cy="1654810"/>
              <wp:effectExtent l="0" t="0" r="0" b="0"/>
              <wp:docPr id="51"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800" cy="1654810"/>
                      </a:xfrm>
                      <a:prstGeom prst="rect">
                        <a:avLst/>
                      </a:prstGeom>
                      <a:noFill/>
                      <a:ln>
                        <a:noFill/>
                      </a:ln>
                    </pic:spPr>
                  </pic:pic>
                </a:graphicData>
              </a:graphic>
            </wp:inline>
          </w:drawing>
        </w:r>
      </w:ins>
    </w:p>
    <w:p w14:paraId="4C0DEAB3" w14:textId="6E487226" w:rsidR="001610D9" w:rsidRPr="00870C75" w:rsidRDefault="001610D9" w:rsidP="001610D9">
      <w:pPr>
        <w:spacing w:before="240"/>
        <w:jc w:val="center"/>
        <w:rPr>
          <w:ins w:id="238" w:author="WeijieOPPO_2" w:date="2023-11-03T19:20:00Z"/>
          <w:b/>
          <w:bCs/>
          <w:lang w:val="en-US"/>
        </w:rPr>
      </w:pPr>
      <w:ins w:id="239" w:author="WeijieOPPO_2" w:date="2023-11-03T19:20:00Z">
        <w:r w:rsidRPr="00870C75">
          <w:rPr>
            <w:b/>
            <w:bCs/>
            <w:lang w:val="en-US"/>
          </w:rPr>
          <w:t>Figure B</w:t>
        </w:r>
        <w:r>
          <w:rPr>
            <w:b/>
            <w:bCs/>
            <w:lang w:val="en-US"/>
          </w:rPr>
          <w:t>.1</w:t>
        </w:r>
        <w:r w:rsidRPr="00870C75">
          <w:rPr>
            <w:b/>
            <w:bCs/>
            <w:lang w:val="en-US"/>
          </w:rPr>
          <w:t>-2: The equivalent electrical circuit of a single diode solar PV cell [</w:t>
        </w:r>
      </w:ins>
      <w:ins w:id="240" w:author="WeijieOPPO_2" w:date="2023-11-03T19:26:00Z">
        <w:r w:rsidR="00AB01A0">
          <w:rPr>
            <w:b/>
            <w:bCs/>
            <w:lang w:val="en-US"/>
          </w:rPr>
          <w:t>x6</w:t>
        </w:r>
      </w:ins>
      <w:ins w:id="241" w:author="WeijieOPPO_2" w:date="2023-11-03T19:20:00Z">
        <w:r w:rsidRPr="00870C75">
          <w:rPr>
            <w:b/>
            <w:bCs/>
            <w:lang w:val="en-US"/>
          </w:rPr>
          <w:t>]</w:t>
        </w:r>
      </w:ins>
    </w:p>
    <w:p w14:paraId="4CF1BAC8" w14:textId="77777777" w:rsidR="001610D9" w:rsidRDefault="001610D9" w:rsidP="001610D9">
      <w:pPr>
        <w:spacing w:before="240"/>
        <w:jc w:val="both"/>
        <w:rPr>
          <w:ins w:id="242" w:author="WeijieOPPO_2" w:date="2023-11-03T19:20:00Z"/>
          <w:lang w:val="en-US"/>
        </w:rPr>
      </w:pPr>
      <w:ins w:id="243" w:author="WeijieOPPO_2" w:date="2023-11-03T19:20:00Z">
        <w:r w:rsidRPr="00D76F13">
          <w:rPr>
            <w:lang w:val="en-US"/>
          </w:rPr>
          <w:t xml:space="preserve">Solar power is unstable, </w:t>
        </w:r>
        <w:r>
          <w:rPr>
            <w:lang w:val="en-US"/>
          </w:rPr>
          <w:t>inconsistent,</w:t>
        </w:r>
        <w:r w:rsidRPr="00D76F13">
          <w:rPr>
            <w:lang w:val="en-US"/>
          </w:rPr>
          <w:t xml:space="preserve"> and </w:t>
        </w:r>
        <w:r>
          <w:rPr>
            <w:lang w:val="en-US"/>
          </w:rPr>
          <w:t>intermittent</w:t>
        </w:r>
        <w:r w:rsidRPr="00D76F13">
          <w:rPr>
            <w:lang w:val="en-US"/>
          </w:rPr>
          <w:t xml:space="preserve">. It is highly dependent on the atmospheric condition, surrounding </w:t>
        </w:r>
        <w:r>
          <w:rPr>
            <w:lang w:val="en-US"/>
          </w:rPr>
          <w:t>obstructions</w:t>
        </w:r>
        <w:r w:rsidRPr="00D76F13">
          <w:rPr>
            <w:lang w:val="en-US"/>
          </w:rPr>
          <w:t xml:space="preserve">, etc. It is available during </w:t>
        </w:r>
        <w:r>
          <w:rPr>
            <w:lang w:val="en-US"/>
          </w:rPr>
          <w:t>daytime but</w:t>
        </w:r>
        <w:r w:rsidRPr="00D76F13">
          <w:rPr>
            <w:lang w:val="en-US"/>
          </w:rPr>
          <w:t xml:space="preserve"> inefficient on a cloudy day or </w:t>
        </w:r>
        <w:r>
          <w:rPr>
            <w:lang w:val="en-US"/>
          </w:rPr>
          <w:t>during the</w:t>
        </w:r>
        <w:r w:rsidRPr="00D76F13">
          <w:rPr>
            <w:lang w:val="en-US"/>
          </w:rPr>
          <w:t xml:space="preserve"> night.</w:t>
        </w:r>
        <w:r>
          <w:rPr>
            <w:lang w:val="en-US"/>
          </w:rPr>
          <w:t xml:space="preserve"> Solar energy harvesting can be mainly u</w:t>
        </w:r>
        <w:r w:rsidRPr="00D76F13">
          <w:rPr>
            <w:lang w:val="en-US"/>
          </w:rPr>
          <w:t>sed for outdoor environmental monitoring, agriculture, husbandry, transportation</w:t>
        </w:r>
        <w:r>
          <w:rPr>
            <w:lang w:val="en-US"/>
          </w:rPr>
          <w:t>,</w:t>
        </w:r>
        <w:r w:rsidRPr="00D76F13">
          <w:rPr>
            <w:lang w:val="en-US"/>
          </w:rPr>
          <w:t xml:space="preserve"> etc.</w:t>
        </w:r>
        <w:r>
          <w:rPr>
            <w:lang w:val="en-US"/>
          </w:rPr>
          <w:t xml:space="preserve"> </w:t>
        </w:r>
      </w:ins>
    </w:p>
    <w:p w14:paraId="709757C1" w14:textId="77777777" w:rsidR="001610D9" w:rsidRPr="00D76F13" w:rsidRDefault="001610D9" w:rsidP="001610D9">
      <w:pPr>
        <w:spacing w:before="240"/>
        <w:jc w:val="both"/>
        <w:rPr>
          <w:ins w:id="244" w:author="WeijieOPPO_2" w:date="2023-11-03T19:20:00Z"/>
          <w:lang w:val="en-US"/>
        </w:rPr>
      </w:pPr>
      <w:ins w:id="245" w:author="WeijieOPPO_2" w:date="2023-11-03T19:20:00Z">
        <w:r w:rsidRPr="00325A09">
          <w:rPr>
            <w:lang w:val="en-US"/>
          </w:rPr>
          <w:t xml:space="preserve">For the indoor cases, light from the </w:t>
        </w:r>
        <w:r>
          <w:rPr>
            <w:lang w:val="en-US"/>
          </w:rPr>
          <w:t>l</w:t>
        </w:r>
        <w:r w:rsidRPr="00325A09">
          <w:rPr>
            <w:lang w:val="en-US"/>
          </w:rPr>
          <w:t xml:space="preserve">ighting </w:t>
        </w:r>
        <w:r>
          <w:rPr>
            <w:lang w:val="en-US"/>
          </w:rPr>
          <w:t>e</w:t>
        </w:r>
        <w:r w:rsidRPr="00325A09">
          <w:rPr>
            <w:lang w:val="en-US"/>
          </w:rPr>
          <w:t xml:space="preserve">quipment can be used. Although the power density is lower than solar, </w:t>
        </w:r>
        <w:r>
          <w:rPr>
            <w:lang w:val="en-US"/>
          </w:rPr>
          <w:t xml:space="preserve">e.g., </w:t>
        </w:r>
        <w:r w:rsidRPr="00325A09">
          <w:rPr>
            <w:lang w:val="en-US"/>
          </w:rPr>
          <w:t>100uw/cm</w:t>
        </w:r>
        <w:r w:rsidRPr="00123595">
          <w:rPr>
            <w:vertAlign w:val="superscript"/>
            <w:lang w:val="en-US"/>
          </w:rPr>
          <w:t>2</w:t>
        </w:r>
        <w:r w:rsidRPr="00325A09">
          <w:rPr>
            <w:lang w:val="en-US"/>
          </w:rPr>
          <w:t xml:space="preserve">, it is much stable and controllable. </w:t>
        </w:r>
        <w:r>
          <w:rPr>
            <w:lang w:val="en-US"/>
          </w:rPr>
          <w:t>Energy harvested from light can be u</w:t>
        </w:r>
        <w:r w:rsidRPr="00325A09">
          <w:rPr>
            <w:lang w:val="en-US"/>
          </w:rPr>
          <w:t>sed for manufacturing, indoor environmental monitoring etc.</w:t>
        </w:r>
      </w:ins>
    </w:p>
    <w:p w14:paraId="790E83CA" w14:textId="77777777" w:rsidR="001610D9" w:rsidRPr="00123595" w:rsidRDefault="001610D9" w:rsidP="001610D9">
      <w:pPr>
        <w:spacing w:before="240"/>
        <w:jc w:val="both"/>
        <w:rPr>
          <w:ins w:id="246" w:author="WeijieOPPO_2" w:date="2023-11-03T19:20:00Z"/>
          <w:b/>
          <w:bCs/>
          <w:u w:val="single"/>
          <w:lang w:val="en-US"/>
        </w:rPr>
      </w:pPr>
      <w:ins w:id="247" w:author="WeijieOPPO_2" w:date="2023-11-03T19:20:00Z">
        <w:r w:rsidRPr="00123595">
          <w:rPr>
            <w:b/>
            <w:bCs/>
            <w:u w:val="single"/>
            <w:lang w:val="en-US"/>
          </w:rPr>
          <w:t>Thermal Energy</w:t>
        </w:r>
      </w:ins>
    </w:p>
    <w:p w14:paraId="3CE2E62D" w14:textId="6EF5FDFB" w:rsidR="001610D9" w:rsidRDefault="001610D9" w:rsidP="001610D9">
      <w:pPr>
        <w:spacing w:before="240"/>
        <w:jc w:val="both"/>
        <w:rPr>
          <w:ins w:id="248" w:author="WeijieOPPO_2" w:date="2023-11-03T19:20:00Z"/>
          <w:lang w:val="en-US"/>
        </w:rPr>
      </w:pPr>
      <w:ins w:id="249" w:author="WeijieOPPO_2" w:date="2023-11-03T19:20:00Z">
        <w:r w:rsidRPr="00C67901">
          <w:rPr>
            <w:lang w:val="en-US"/>
          </w:rPr>
          <w:t xml:space="preserve">Thermal energy is another </w:t>
        </w:r>
        <w:r>
          <w:rPr>
            <w:lang w:val="en-US"/>
          </w:rPr>
          <w:t>ambient</w:t>
        </w:r>
        <w:r w:rsidRPr="00C67901">
          <w:rPr>
            <w:lang w:val="en-US"/>
          </w:rPr>
          <w:t xml:space="preserve"> power source that are available for lots of </w:t>
        </w:r>
        <w:r>
          <w:rPr>
            <w:lang w:val="en-US"/>
          </w:rPr>
          <w:t xml:space="preserve">use </w:t>
        </w:r>
        <w:r w:rsidRPr="00C67901">
          <w:rPr>
            <w:lang w:val="en-US"/>
          </w:rPr>
          <w:t xml:space="preserve">cases. Electrical power is directly generated by exploiting the temperature difference in thermoelectric devices taking advantage of thermoelectric effects, such as the </w:t>
        </w:r>
        <w:proofErr w:type="spellStart"/>
        <w:r w:rsidRPr="00C67901">
          <w:rPr>
            <w:lang w:val="en-US"/>
          </w:rPr>
          <w:t>Seebeck</w:t>
        </w:r>
        <w:proofErr w:type="spellEnd"/>
        <w:r w:rsidRPr="00C67901">
          <w:rPr>
            <w:lang w:val="en-US"/>
          </w:rPr>
          <w:t xml:space="preserve"> effect or the Thomson effect.</w:t>
        </w:r>
        <w:r>
          <w:rPr>
            <w:lang w:val="en-US"/>
          </w:rPr>
          <w:t xml:space="preserve"> </w:t>
        </w:r>
        <w:r w:rsidRPr="00C67901">
          <w:rPr>
            <w:lang w:val="en-US"/>
          </w:rPr>
          <w:t xml:space="preserve">Thermoelectric generators have low efficiency (only about 5–6%) </w:t>
        </w:r>
        <w:r>
          <w:rPr>
            <w:lang w:val="en-US"/>
          </w:rPr>
          <w:fldChar w:fldCharType="begin"/>
        </w:r>
        <w:r>
          <w:rPr>
            <w:lang w:val="en-US"/>
          </w:rPr>
          <w:instrText xml:space="preserve"> REF _Ref115060201 \r \h </w:instrText>
        </w:r>
      </w:ins>
      <w:r>
        <w:rPr>
          <w:lang w:val="en-US"/>
        </w:rPr>
      </w:r>
      <w:ins w:id="250" w:author="WeijieOPPO_2" w:date="2023-11-03T19:20:00Z">
        <w:r>
          <w:rPr>
            <w:lang w:val="en-US"/>
          </w:rPr>
          <w:fldChar w:fldCharType="separate"/>
        </w:r>
        <w:r>
          <w:rPr>
            <w:lang w:val="en-US"/>
          </w:rPr>
          <w:t>[</w:t>
        </w:r>
      </w:ins>
      <w:ins w:id="251" w:author="WeijieOPPO_2" w:date="2023-11-03T19:26:00Z">
        <w:r w:rsidR="00AB01A0">
          <w:rPr>
            <w:lang w:val="en-US"/>
          </w:rPr>
          <w:t>x7</w:t>
        </w:r>
      </w:ins>
      <w:ins w:id="252" w:author="WeijieOPPO_2" w:date="2023-11-03T19:20:00Z">
        <w:r>
          <w:rPr>
            <w:lang w:val="en-US"/>
          </w:rPr>
          <w:t xml:space="preserve">] </w:t>
        </w:r>
        <w:r>
          <w:rPr>
            <w:lang w:val="en-US"/>
          </w:rPr>
          <w:fldChar w:fldCharType="end"/>
        </w:r>
        <w:r w:rsidRPr="00C67901">
          <w:rPr>
            <w:lang w:val="en-US"/>
          </w:rPr>
          <w:t>. The power density is 25~1000uw/cm</w:t>
        </w:r>
        <w:r w:rsidRPr="00123595">
          <w:rPr>
            <w:vertAlign w:val="superscript"/>
            <w:lang w:val="en-US"/>
          </w:rPr>
          <w:t>2</w:t>
        </w:r>
        <w:r w:rsidRPr="00C67901">
          <w:rPr>
            <w:lang w:val="en-US"/>
          </w:rPr>
          <w:t xml:space="preserve"> depending the environment condition.</w:t>
        </w:r>
        <w:r>
          <w:rPr>
            <w:lang w:val="en-US"/>
          </w:rPr>
          <w:t xml:space="preserve"> </w:t>
        </w:r>
      </w:ins>
    </w:p>
    <w:p w14:paraId="67A527AF" w14:textId="77777777" w:rsidR="001610D9" w:rsidRDefault="001610D9" w:rsidP="001610D9">
      <w:pPr>
        <w:spacing w:before="240"/>
        <w:jc w:val="center"/>
        <w:rPr>
          <w:ins w:id="253" w:author="WeijieOPPO_2" w:date="2023-11-03T19:20:00Z"/>
          <w:lang w:val="en-US"/>
        </w:rPr>
      </w:pPr>
      <w:ins w:id="254" w:author="WeijieOPPO_2" w:date="2023-11-03T19:20:00Z">
        <w:r w:rsidRPr="008D3C9F">
          <w:rPr>
            <w:noProof/>
          </w:rPr>
          <w:drawing>
            <wp:inline distT="0" distB="0" distL="0" distR="0" wp14:anchorId="70CCCA90" wp14:editId="7B83F58A">
              <wp:extent cx="2082800" cy="1763395"/>
              <wp:effectExtent l="0" t="0" r="0" b="0"/>
              <wp:docPr id="52"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2800" cy="1763395"/>
                      </a:xfrm>
                      <a:prstGeom prst="rect">
                        <a:avLst/>
                      </a:prstGeom>
                      <a:noFill/>
                      <a:ln>
                        <a:noFill/>
                      </a:ln>
                    </pic:spPr>
                  </pic:pic>
                </a:graphicData>
              </a:graphic>
            </wp:inline>
          </w:drawing>
        </w:r>
      </w:ins>
    </w:p>
    <w:p w14:paraId="45F04E86" w14:textId="77777777" w:rsidR="001610D9" w:rsidRPr="00870C75" w:rsidRDefault="001610D9" w:rsidP="001610D9">
      <w:pPr>
        <w:spacing w:before="240"/>
        <w:jc w:val="center"/>
        <w:rPr>
          <w:ins w:id="255" w:author="WeijieOPPO_2" w:date="2023-11-03T19:20:00Z"/>
          <w:b/>
          <w:bCs/>
          <w:lang w:val="en-US"/>
        </w:rPr>
      </w:pPr>
      <w:ins w:id="256" w:author="WeijieOPPO_2" w:date="2023-11-03T19:20:00Z">
        <w:r w:rsidRPr="00870C75">
          <w:rPr>
            <w:b/>
            <w:bCs/>
            <w:lang w:val="en-US"/>
          </w:rPr>
          <w:t>Figure B</w:t>
        </w:r>
        <w:r>
          <w:rPr>
            <w:b/>
            <w:bCs/>
            <w:lang w:val="en-US"/>
          </w:rPr>
          <w:t>.1</w:t>
        </w:r>
        <w:r w:rsidRPr="00870C75">
          <w:rPr>
            <w:b/>
            <w:bCs/>
            <w:lang w:val="en-US"/>
          </w:rPr>
          <w:t xml:space="preserve">-3: </w:t>
        </w:r>
        <w:proofErr w:type="spellStart"/>
        <w:r w:rsidRPr="00870C75">
          <w:rPr>
            <w:b/>
            <w:bCs/>
            <w:lang w:val="en-US"/>
          </w:rPr>
          <w:t>Seebeck</w:t>
        </w:r>
        <w:proofErr w:type="spellEnd"/>
        <w:r w:rsidRPr="00870C75">
          <w:rPr>
            <w:b/>
            <w:bCs/>
            <w:lang w:val="en-US"/>
          </w:rPr>
          <w:t xml:space="preserve"> effect</w:t>
        </w:r>
      </w:ins>
    </w:p>
    <w:p w14:paraId="2F013E60" w14:textId="77777777" w:rsidR="001610D9" w:rsidRDefault="001610D9" w:rsidP="001610D9">
      <w:pPr>
        <w:spacing w:before="240"/>
        <w:jc w:val="both"/>
        <w:rPr>
          <w:ins w:id="257" w:author="WeijieOPPO_2" w:date="2023-11-03T19:20:00Z"/>
          <w:lang w:val="en-US"/>
        </w:rPr>
      </w:pPr>
      <w:ins w:id="258" w:author="WeijieOPPO_2" w:date="2023-11-03T19:20:00Z">
        <w:r>
          <w:rPr>
            <w:lang w:val="en-US"/>
          </w:rPr>
          <w:t>Although with low conversion efficiency, t</w:t>
        </w:r>
        <w:r w:rsidRPr="00C67901">
          <w:rPr>
            <w:lang w:val="en-US"/>
          </w:rPr>
          <w:t>hermal energy can be used in many outdoor applications or indoor case</w:t>
        </w:r>
        <w:r>
          <w:rPr>
            <w:lang w:val="en-US"/>
          </w:rPr>
          <w:t>s</w:t>
        </w:r>
        <w:r w:rsidRPr="00C67901">
          <w:rPr>
            <w:lang w:val="en-US"/>
          </w:rPr>
          <w:t xml:space="preserve"> as long as temperature difference or temperature fluctuation can be expected in the environment. For ex</w:t>
        </w:r>
        <w:r>
          <w:rPr>
            <w:lang w:val="en-US"/>
          </w:rPr>
          <w:t>amp</w:t>
        </w:r>
        <w:r w:rsidRPr="00C67901">
          <w:rPr>
            <w:lang w:val="en-US"/>
          </w:rPr>
          <w:t xml:space="preserve">le, outdoor environmental monitoring, </w:t>
        </w:r>
        <w:r>
          <w:rPr>
            <w:lang w:val="en-US"/>
          </w:rPr>
          <w:t xml:space="preserve">smart grid, </w:t>
        </w:r>
        <w:r w:rsidRPr="00C67901">
          <w:rPr>
            <w:lang w:val="en-US"/>
          </w:rPr>
          <w:t>agriculture, husbandry</w:t>
        </w:r>
        <w:r>
          <w:rPr>
            <w:lang w:val="en-US"/>
          </w:rPr>
          <w:t xml:space="preserve"> etc</w:t>
        </w:r>
        <w:r w:rsidRPr="00C67901">
          <w:rPr>
            <w:lang w:val="en-US"/>
          </w:rPr>
          <w:t>.</w:t>
        </w:r>
      </w:ins>
    </w:p>
    <w:p w14:paraId="5DC2BE97" w14:textId="77777777" w:rsidR="001610D9" w:rsidRPr="00E9549C" w:rsidRDefault="001610D9" w:rsidP="001610D9">
      <w:pPr>
        <w:spacing w:before="240"/>
        <w:jc w:val="both"/>
        <w:rPr>
          <w:ins w:id="259" w:author="WeijieOPPO_2" w:date="2023-11-03T19:20:00Z"/>
          <w:b/>
          <w:bCs/>
          <w:u w:val="single"/>
          <w:lang w:val="en-US"/>
        </w:rPr>
      </w:pPr>
      <w:ins w:id="260" w:author="WeijieOPPO_2" w:date="2023-11-03T19:20:00Z">
        <w:r w:rsidRPr="00E9549C">
          <w:rPr>
            <w:b/>
            <w:bCs/>
            <w:u w:val="single"/>
            <w:lang w:val="en-US"/>
          </w:rPr>
          <w:lastRenderedPageBreak/>
          <w:t>Mechanical Vibration</w:t>
        </w:r>
      </w:ins>
    </w:p>
    <w:p w14:paraId="13169F45" w14:textId="6E72F867" w:rsidR="001610D9" w:rsidRPr="00D76F13" w:rsidRDefault="001610D9" w:rsidP="001610D9">
      <w:pPr>
        <w:spacing w:before="240"/>
        <w:jc w:val="both"/>
        <w:rPr>
          <w:ins w:id="261" w:author="WeijieOPPO_2" w:date="2023-11-03T19:20:00Z"/>
          <w:lang w:val="en-US"/>
        </w:rPr>
      </w:pPr>
      <w:ins w:id="262" w:author="WeijieOPPO_2" w:date="2023-11-03T19:20:00Z">
        <w:r w:rsidRPr="00C67901">
          <w:rPr>
            <w:lang w:val="en-US"/>
          </w:rPr>
          <w:t>The piezoelectric effect generates electrical voltages or currents from mechanical strains, such as vibration or deformation.</w:t>
        </w:r>
        <w:r>
          <w:rPr>
            <w:lang w:val="en-US"/>
          </w:rPr>
          <w:t xml:space="preserve"> </w:t>
        </w:r>
        <w:r w:rsidRPr="00C67901">
          <w:rPr>
            <w:lang w:val="en-US"/>
          </w:rPr>
          <w:t>Typical piezoelectric-based energy harvesters keep creating power when there is a continuous mechanical motion, such as acoustic noises and wind, or they sporadically generate power for intermittent strains, such as human motion (walking, clicking a button, etc.).</w:t>
        </w:r>
        <w:r>
          <w:rPr>
            <w:lang w:val="en-US"/>
          </w:rPr>
          <w:t xml:space="preserve"> </w:t>
        </w:r>
        <w:r w:rsidRPr="00C67901">
          <w:rPr>
            <w:lang w:val="en-US"/>
          </w:rPr>
          <w:t xml:space="preserve">The volume of the piezoelectric power generators is relatively small and typical output power density values of usual piezoelectric materials are around 250 </w:t>
        </w:r>
        <w:proofErr w:type="spellStart"/>
        <w:r w:rsidRPr="00C67901">
          <w:rPr>
            <w:lang w:val="en-US"/>
          </w:rPr>
          <w:t>μW</w:t>
        </w:r>
        <w:proofErr w:type="spellEnd"/>
        <w:r w:rsidRPr="00C67901">
          <w:rPr>
            <w:lang w:val="en-US"/>
          </w:rPr>
          <w:t>/cm</w:t>
        </w:r>
        <w:r w:rsidRPr="00123595">
          <w:rPr>
            <w:vertAlign w:val="superscript"/>
            <w:lang w:val="en-US"/>
          </w:rPr>
          <w:t>3</w:t>
        </w:r>
        <w:r w:rsidRPr="00C67901">
          <w:rPr>
            <w:lang w:val="en-US"/>
          </w:rPr>
          <w:t xml:space="preserve"> but they can create more power when a motion or deformation is intense </w:t>
        </w:r>
        <w:r>
          <w:rPr>
            <w:lang w:val="en-US"/>
          </w:rPr>
          <w:fldChar w:fldCharType="begin"/>
        </w:r>
        <w:r>
          <w:rPr>
            <w:lang w:val="en-US"/>
          </w:rPr>
          <w:instrText xml:space="preserve"> REF _Ref115060262 \r \h </w:instrText>
        </w:r>
      </w:ins>
      <w:r>
        <w:rPr>
          <w:lang w:val="en-US"/>
        </w:rPr>
      </w:r>
      <w:ins w:id="263" w:author="WeijieOPPO_2" w:date="2023-11-03T19:20:00Z">
        <w:r>
          <w:rPr>
            <w:lang w:val="en-US"/>
          </w:rPr>
          <w:fldChar w:fldCharType="separate"/>
        </w:r>
        <w:r>
          <w:rPr>
            <w:lang w:val="en-US"/>
          </w:rPr>
          <w:t>[</w:t>
        </w:r>
      </w:ins>
      <w:ins w:id="264" w:author="WeijieOPPO_2" w:date="2023-11-03T19:26:00Z">
        <w:r w:rsidR="00AB01A0">
          <w:rPr>
            <w:lang w:val="en-US"/>
          </w:rPr>
          <w:t>x8</w:t>
        </w:r>
      </w:ins>
      <w:ins w:id="265" w:author="WeijieOPPO_2" w:date="2023-11-03T19:20:00Z">
        <w:r>
          <w:rPr>
            <w:lang w:val="en-US"/>
          </w:rPr>
          <w:t xml:space="preserve">] </w:t>
        </w:r>
        <w:r>
          <w:rPr>
            <w:lang w:val="en-US"/>
          </w:rPr>
          <w:fldChar w:fldCharType="end"/>
        </w:r>
        <w:r>
          <w:rPr>
            <w:lang w:val="en-US"/>
          </w:rPr>
          <w:fldChar w:fldCharType="begin"/>
        </w:r>
        <w:r>
          <w:rPr>
            <w:lang w:val="en-US"/>
          </w:rPr>
          <w:instrText xml:space="preserve"> REF _Ref115060263 \r \h </w:instrText>
        </w:r>
      </w:ins>
      <w:r>
        <w:rPr>
          <w:lang w:val="en-US"/>
        </w:rPr>
      </w:r>
      <w:ins w:id="266" w:author="WeijieOPPO_2" w:date="2023-11-03T19:20:00Z">
        <w:r>
          <w:rPr>
            <w:lang w:val="en-US"/>
          </w:rPr>
          <w:fldChar w:fldCharType="separate"/>
        </w:r>
        <w:r>
          <w:rPr>
            <w:lang w:val="en-US"/>
          </w:rPr>
          <w:t>[</w:t>
        </w:r>
      </w:ins>
      <w:ins w:id="267" w:author="WeijieOPPO_2" w:date="2023-11-03T19:26:00Z">
        <w:r w:rsidR="00AB01A0">
          <w:rPr>
            <w:lang w:val="en-US"/>
          </w:rPr>
          <w:t>x9</w:t>
        </w:r>
      </w:ins>
      <w:ins w:id="268" w:author="WeijieOPPO_2" w:date="2023-11-03T19:20:00Z">
        <w:r>
          <w:rPr>
            <w:lang w:val="en-US"/>
          </w:rPr>
          <w:t xml:space="preserve">] </w:t>
        </w:r>
        <w:r>
          <w:rPr>
            <w:lang w:val="en-US"/>
          </w:rPr>
          <w:fldChar w:fldCharType="end"/>
        </w:r>
        <w:r w:rsidRPr="00C67901">
          <w:rPr>
            <w:lang w:val="en-US"/>
          </w:rPr>
          <w:t>.</w:t>
        </w:r>
      </w:ins>
    </w:p>
    <w:p w14:paraId="65E8C992" w14:textId="77777777" w:rsidR="001610D9" w:rsidRDefault="001610D9" w:rsidP="001610D9">
      <w:pPr>
        <w:spacing w:before="240"/>
        <w:jc w:val="center"/>
        <w:rPr>
          <w:ins w:id="269" w:author="WeijieOPPO_2" w:date="2023-11-03T19:20:00Z"/>
          <w:lang w:val="en-US"/>
        </w:rPr>
      </w:pPr>
      <w:ins w:id="270" w:author="WeijieOPPO_2" w:date="2023-11-03T19:20:00Z">
        <w:r w:rsidRPr="008D3C9F">
          <w:rPr>
            <w:noProof/>
          </w:rPr>
          <w:drawing>
            <wp:inline distT="0" distB="0" distL="0" distR="0" wp14:anchorId="106F9976" wp14:editId="245EEDC1">
              <wp:extent cx="2423795" cy="1161415"/>
              <wp:effectExtent l="0" t="0" r="0" b="0"/>
              <wp:docPr id="53"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23795" cy="1161415"/>
                      </a:xfrm>
                      <a:prstGeom prst="rect">
                        <a:avLst/>
                      </a:prstGeom>
                      <a:noFill/>
                      <a:ln>
                        <a:noFill/>
                      </a:ln>
                    </pic:spPr>
                  </pic:pic>
                </a:graphicData>
              </a:graphic>
            </wp:inline>
          </w:drawing>
        </w:r>
      </w:ins>
    </w:p>
    <w:p w14:paraId="2E89C606" w14:textId="52894ADC" w:rsidR="001610D9" w:rsidRPr="00870C75" w:rsidRDefault="001610D9" w:rsidP="001610D9">
      <w:pPr>
        <w:spacing w:before="240"/>
        <w:jc w:val="center"/>
        <w:rPr>
          <w:ins w:id="271" w:author="WeijieOPPO_2" w:date="2023-11-03T19:20:00Z"/>
          <w:b/>
          <w:bCs/>
          <w:lang w:val="en-US"/>
        </w:rPr>
      </w:pPr>
      <w:ins w:id="272" w:author="WeijieOPPO_2" w:date="2023-11-03T19:20:00Z">
        <w:r w:rsidRPr="00870C75">
          <w:rPr>
            <w:b/>
            <w:bCs/>
            <w:lang w:val="en-US"/>
          </w:rPr>
          <w:t>Figure B</w:t>
        </w:r>
        <w:r>
          <w:rPr>
            <w:b/>
            <w:bCs/>
            <w:lang w:val="en-US"/>
          </w:rPr>
          <w:t>.1</w:t>
        </w:r>
        <w:r w:rsidRPr="00870C75">
          <w:rPr>
            <w:b/>
            <w:bCs/>
            <w:lang w:val="en-US"/>
          </w:rPr>
          <w:t>-4: Piezoelectric energy harvesting generator [</w:t>
        </w:r>
      </w:ins>
      <w:ins w:id="273" w:author="WeijieOPPO_2" w:date="2023-11-03T19:26:00Z">
        <w:r w:rsidR="00AB01A0">
          <w:rPr>
            <w:b/>
            <w:bCs/>
            <w:lang w:val="en-US"/>
          </w:rPr>
          <w:t>x10</w:t>
        </w:r>
      </w:ins>
      <w:ins w:id="274" w:author="WeijieOPPO_2" w:date="2023-11-03T19:20:00Z">
        <w:r w:rsidRPr="00870C75">
          <w:rPr>
            <w:b/>
            <w:bCs/>
            <w:lang w:val="en-US"/>
          </w:rPr>
          <w:t>]</w:t>
        </w:r>
      </w:ins>
    </w:p>
    <w:p w14:paraId="767EA1CD" w14:textId="77777777" w:rsidR="001610D9" w:rsidRDefault="001610D9" w:rsidP="001610D9">
      <w:pPr>
        <w:pStyle w:val="2"/>
        <w:rPr>
          <w:ins w:id="275" w:author="WeijieOPPO_2" w:date="2023-11-03T19:20:00Z"/>
          <w:lang w:val="en-US" w:eastAsia="zh-CN"/>
        </w:rPr>
      </w:pPr>
      <w:bookmarkStart w:id="276" w:name="_Toc144489389"/>
      <w:bookmarkStart w:id="277" w:name="_Toc144489646"/>
      <w:ins w:id="278" w:author="WeijieOPPO_2" w:date="2023-11-03T19:20:00Z">
        <w:r>
          <w:rPr>
            <w:lang w:val="en-US" w:eastAsia="zh-CN"/>
          </w:rPr>
          <w:t>B.2 Energy storage</w:t>
        </w:r>
        <w:bookmarkEnd w:id="276"/>
        <w:bookmarkEnd w:id="277"/>
      </w:ins>
    </w:p>
    <w:p w14:paraId="73123C91" w14:textId="77777777" w:rsidR="001610D9" w:rsidRDefault="001610D9" w:rsidP="001610D9">
      <w:pPr>
        <w:jc w:val="both"/>
        <w:rPr>
          <w:ins w:id="279" w:author="WeijieOPPO_2" w:date="2023-11-03T19:20:00Z"/>
          <w:lang w:val="en-US" w:eastAsia="zh-CN"/>
        </w:rPr>
      </w:pPr>
      <w:ins w:id="280" w:author="WeijieOPPO_2" w:date="2023-11-03T19:20:00Z">
        <w:r w:rsidRPr="00400DD8">
          <w:rPr>
            <w:lang w:val="en-US" w:eastAsia="zh-CN"/>
          </w:rPr>
          <w:t xml:space="preserve">From the discussion above, </w:t>
        </w:r>
        <w:r>
          <w:rPr>
            <w:lang w:val="en-US" w:eastAsia="zh-CN"/>
          </w:rPr>
          <w:t>it can be seen</w:t>
        </w:r>
        <w:r w:rsidRPr="00400DD8">
          <w:rPr>
            <w:lang w:val="en-US" w:eastAsia="zh-CN"/>
          </w:rPr>
          <w:t xml:space="preserve"> that kinds of </w:t>
        </w:r>
        <w:r>
          <w:rPr>
            <w:lang w:val="en-US" w:eastAsia="zh-CN"/>
          </w:rPr>
          <w:t>ambient</w:t>
        </w:r>
        <w:r w:rsidRPr="00400DD8">
          <w:rPr>
            <w:lang w:val="en-US" w:eastAsia="zh-CN"/>
          </w:rPr>
          <w:t xml:space="preserve"> power ha</w:t>
        </w:r>
        <w:r>
          <w:rPr>
            <w:lang w:val="en-US" w:eastAsia="zh-CN"/>
          </w:rPr>
          <w:t>ve</w:t>
        </w:r>
        <w:r w:rsidRPr="00400DD8">
          <w:rPr>
            <w:lang w:val="en-US" w:eastAsia="zh-CN"/>
          </w:rPr>
          <w:t xml:space="preserve"> the following </w:t>
        </w:r>
        <w:r>
          <w:rPr>
            <w:lang w:val="en-US" w:eastAsia="zh-CN"/>
          </w:rPr>
          <w:t>c</w:t>
        </w:r>
        <w:r w:rsidRPr="00400DD8">
          <w:rPr>
            <w:lang w:val="en-US" w:eastAsia="zh-CN"/>
          </w:rPr>
          <w:t xml:space="preserve">haracteristics: </w:t>
        </w:r>
      </w:ins>
    </w:p>
    <w:p w14:paraId="1DAA73B3" w14:textId="77777777" w:rsidR="001610D9" w:rsidRPr="00942EC9" w:rsidRDefault="001610D9" w:rsidP="001610D9">
      <w:pPr>
        <w:numPr>
          <w:ilvl w:val="0"/>
          <w:numId w:val="22"/>
        </w:numPr>
        <w:jc w:val="both"/>
        <w:rPr>
          <w:ins w:id="281" w:author="WeijieOPPO_2" w:date="2023-11-03T19:20:00Z"/>
          <w:rFonts w:eastAsia="等线"/>
        </w:rPr>
      </w:pPr>
      <w:ins w:id="282" w:author="WeijieOPPO_2" w:date="2023-11-03T19:20:00Z">
        <w:r w:rsidRPr="00942EC9">
          <w:rPr>
            <w:lang w:val="en-US" w:eastAsia="zh-CN"/>
          </w:rPr>
          <w:t xml:space="preserve">For typical </w:t>
        </w:r>
        <w:r>
          <w:rPr>
            <w:lang w:val="en-US" w:eastAsia="zh-CN"/>
          </w:rPr>
          <w:t>ambient</w:t>
        </w:r>
        <w:r w:rsidRPr="00942EC9">
          <w:rPr>
            <w:lang w:val="en-US" w:eastAsia="zh-CN"/>
          </w:rPr>
          <w:t xml:space="preserve"> power, it can be observed the power harvested is very limited, e.g. from 1uW to 100mW</w:t>
        </w:r>
        <w:r>
          <w:rPr>
            <w:lang w:val="en-US" w:eastAsia="zh-CN"/>
          </w:rPr>
          <w:t xml:space="preserve"> </w:t>
        </w:r>
        <w:r w:rsidRPr="00400DD8">
          <w:rPr>
            <w:lang w:val="en-US" w:eastAsia="zh-CN"/>
          </w:rPr>
          <w:t>(per cm</w:t>
        </w:r>
        <w:r w:rsidRPr="00400DD8">
          <w:rPr>
            <w:vertAlign w:val="superscript"/>
            <w:lang w:val="en-US" w:eastAsia="zh-CN"/>
          </w:rPr>
          <w:t>2</w:t>
        </w:r>
        <w:r w:rsidRPr="00400DD8">
          <w:rPr>
            <w:lang w:val="en-US" w:eastAsia="zh-CN"/>
          </w:rPr>
          <w:t>/cm</w:t>
        </w:r>
        <w:r w:rsidRPr="00400DD8">
          <w:rPr>
            <w:vertAlign w:val="superscript"/>
            <w:lang w:val="en-US" w:eastAsia="zh-CN"/>
          </w:rPr>
          <w:t>3</w:t>
        </w:r>
        <w:r w:rsidRPr="00400DD8">
          <w:rPr>
            <w:lang w:val="en-US" w:eastAsia="zh-CN"/>
          </w:rPr>
          <w:t>).</w:t>
        </w:r>
        <w:r w:rsidRPr="00942EC9">
          <w:rPr>
            <w:rFonts w:eastAsia="等线"/>
          </w:rPr>
          <w:t xml:space="preserve"> </w:t>
        </w:r>
      </w:ins>
    </w:p>
    <w:p w14:paraId="2F255898" w14:textId="77777777" w:rsidR="001610D9" w:rsidRPr="00942EC9" w:rsidRDefault="001610D9" w:rsidP="001610D9">
      <w:pPr>
        <w:numPr>
          <w:ilvl w:val="0"/>
          <w:numId w:val="22"/>
        </w:numPr>
        <w:jc w:val="both"/>
        <w:rPr>
          <w:ins w:id="283" w:author="WeijieOPPO_2" w:date="2023-11-03T19:20:00Z"/>
          <w:rFonts w:eastAsia="等线"/>
        </w:rPr>
      </w:pPr>
      <w:ins w:id="284" w:author="WeijieOPPO_2" w:date="2023-11-03T19:20:00Z">
        <w:r w:rsidRPr="000A06BB">
          <w:rPr>
            <w:rFonts w:eastAsia="宋体"/>
            <w:lang w:val="en-US" w:eastAsia="zh-CN"/>
          </w:rPr>
          <w:t>For some ambient power from artificial power source (e.g., light, RF waves), the power can be stable and constant. But for some other kind of ambient power such as solar, heat or vibration, the ambient power will be unstable (intermittent, not constant). It is impossible to use the ambient power as a direct power source for electronic devices.</w:t>
        </w:r>
        <w:r w:rsidRPr="00942EC9">
          <w:rPr>
            <w:rFonts w:eastAsia="等线"/>
          </w:rPr>
          <w:t xml:space="preserve"> </w:t>
        </w:r>
      </w:ins>
    </w:p>
    <w:p w14:paraId="46C48C65" w14:textId="77777777" w:rsidR="001610D9" w:rsidRPr="000A06BB" w:rsidRDefault="001610D9" w:rsidP="001610D9">
      <w:pPr>
        <w:jc w:val="both"/>
        <w:rPr>
          <w:ins w:id="285" w:author="WeijieOPPO_2" w:date="2023-11-03T19:20:00Z"/>
          <w:rFonts w:eastAsia="等线"/>
        </w:rPr>
      </w:pPr>
    </w:p>
    <w:p w14:paraId="7D4ADBF9" w14:textId="77777777" w:rsidR="001610D9" w:rsidRPr="00942EC9" w:rsidRDefault="001610D9" w:rsidP="001610D9">
      <w:pPr>
        <w:jc w:val="both"/>
        <w:rPr>
          <w:ins w:id="286" w:author="WeijieOPPO_2" w:date="2023-11-03T19:20:00Z"/>
          <w:rFonts w:eastAsia="等线"/>
        </w:rPr>
      </w:pPr>
      <w:ins w:id="287" w:author="WeijieOPPO_2" w:date="2023-11-03T19:20:00Z">
        <w:r>
          <w:rPr>
            <w:rFonts w:eastAsia="等线"/>
          </w:rPr>
          <w:t xml:space="preserve">Therefore, </w:t>
        </w:r>
        <w:r w:rsidRPr="00942EC9">
          <w:rPr>
            <w:rFonts w:eastAsia="等线"/>
          </w:rPr>
          <w:t>Energy storage element is needed</w:t>
        </w:r>
        <w:r>
          <w:rPr>
            <w:rFonts w:eastAsia="等线"/>
          </w:rPr>
          <w:t>, at least</w:t>
        </w:r>
        <w:r w:rsidRPr="00942EC9">
          <w:rPr>
            <w:rFonts w:eastAsia="等线"/>
          </w:rPr>
          <w:t xml:space="preserve"> for some </w:t>
        </w:r>
        <w:r>
          <w:rPr>
            <w:lang w:val="en-US" w:eastAsia="zh-CN"/>
          </w:rPr>
          <w:t>ambient</w:t>
        </w:r>
        <w:r w:rsidRPr="00942EC9">
          <w:rPr>
            <w:rFonts w:eastAsia="等线"/>
          </w:rPr>
          <w:t xml:space="preserve"> IoT devices</w:t>
        </w:r>
        <w:r>
          <w:rPr>
            <w:rFonts w:eastAsia="等线"/>
          </w:rPr>
          <w:t xml:space="preserve"> due to the following reasons:</w:t>
        </w:r>
      </w:ins>
    </w:p>
    <w:p w14:paraId="3BE5E521" w14:textId="77777777" w:rsidR="001610D9" w:rsidRPr="00942EC9" w:rsidRDefault="001610D9" w:rsidP="001610D9">
      <w:pPr>
        <w:numPr>
          <w:ilvl w:val="0"/>
          <w:numId w:val="22"/>
        </w:numPr>
        <w:jc w:val="both"/>
        <w:rPr>
          <w:ins w:id="288" w:author="WeijieOPPO_2" w:date="2023-11-03T19:20:00Z"/>
          <w:rFonts w:eastAsia="等线"/>
        </w:rPr>
      </w:pPr>
      <w:ins w:id="289" w:author="WeijieOPPO_2" w:date="2023-11-03T19:20:00Z">
        <w:r w:rsidRPr="00942EC9">
          <w:rPr>
            <w:rFonts w:eastAsia="等线"/>
          </w:rPr>
          <w:t xml:space="preserve">The energy storage element is able to stabilize and control the power output, smooth the fluctuation. </w:t>
        </w:r>
      </w:ins>
    </w:p>
    <w:p w14:paraId="7D93FE9F" w14:textId="77777777" w:rsidR="001610D9" w:rsidRPr="00942EC9" w:rsidRDefault="001610D9" w:rsidP="001610D9">
      <w:pPr>
        <w:numPr>
          <w:ilvl w:val="0"/>
          <w:numId w:val="22"/>
        </w:numPr>
        <w:jc w:val="both"/>
        <w:rPr>
          <w:ins w:id="290" w:author="WeijieOPPO_2" w:date="2023-11-03T19:20:00Z"/>
          <w:rFonts w:eastAsia="等线"/>
        </w:rPr>
      </w:pPr>
      <w:ins w:id="291" w:author="WeijieOPPO_2" w:date="2023-11-03T19:20:00Z">
        <w:r w:rsidRPr="00942EC9">
          <w:rPr>
            <w:rFonts w:eastAsia="等线"/>
          </w:rPr>
          <w:t xml:space="preserve">It is able to collect the weak harvested power (e.g., in the level of micro </w:t>
        </w:r>
        <w:r>
          <w:rPr>
            <w:rFonts w:eastAsia="等线"/>
          </w:rPr>
          <w:t>Amp</w:t>
        </w:r>
        <w:r w:rsidRPr="00942EC9">
          <w:rPr>
            <w:rFonts w:eastAsia="等线"/>
          </w:rPr>
          <w:t xml:space="preserve">ere or even </w:t>
        </w:r>
        <w:proofErr w:type="spellStart"/>
        <w:r w:rsidRPr="00942EC9">
          <w:rPr>
            <w:rFonts w:eastAsia="等线"/>
          </w:rPr>
          <w:t>nano</w:t>
        </w:r>
        <w:proofErr w:type="spellEnd"/>
        <w:r w:rsidRPr="00942EC9">
          <w:rPr>
            <w:rFonts w:eastAsia="等线"/>
          </w:rPr>
          <w:t xml:space="preserve"> </w:t>
        </w:r>
        <w:r>
          <w:rPr>
            <w:rFonts w:eastAsia="等线"/>
          </w:rPr>
          <w:t>Amp</w:t>
        </w:r>
        <w:r w:rsidRPr="00942EC9">
          <w:rPr>
            <w:rFonts w:eastAsia="等线"/>
          </w:rPr>
          <w:t xml:space="preserve">ere) and provide the required </w:t>
        </w:r>
        <w:r>
          <w:rPr>
            <w:rFonts w:eastAsia="等线"/>
          </w:rPr>
          <w:t xml:space="preserve">higher </w:t>
        </w:r>
        <w:r w:rsidRPr="00942EC9">
          <w:rPr>
            <w:rFonts w:eastAsia="等线"/>
          </w:rPr>
          <w:t>peak discharge current</w:t>
        </w:r>
        <w:r>
          <w:rPr>
            <w:rFonts w:eastAsia="等线"/>
          </w:rPr>
          <w:t xml:space="preserve"> </w:t>
        </w:r>
        <w:r w:rsidRPr="00942EC9">
          <w:rPr>
            <w:rFonts w:eastAsia="等线"/>
          </w:rPr>
          <w:t xml:space="preserve">(e.g., in the level of </w:t>
        </w:r>
        <w:r>
          <w:rPr>
            <w:rFonts w:eastAsia="等线"/>
          </w:rPr>
          <w:t xml:space="preserve">tens of </w:t>
        </w:r>
        <w:r w:rsidRPr="00942EC9">
          <w:rPr>
            <w:rFonts w:eastAsia="等线"/>
          </w:rPr>
          <w:t xml:space="preserve">micro </w:t>
        </w:r>
        <w:r>
          <w:rPr>
            <w:rFonts w:eastAsia="等线"/>
          </w:rPr>
          <w:t>amp</w:t>
        </w:r>
        <w:r w:rsidRPr="00942EC9">
          <w:rPr>
            <w:rFonts w:eastAsia="等线"/>
          </w:rPr>
          <w:t>ere</w:t>
        </w:r>
        <w:r>
          <w:rPr>
            <w:rFonts w:eastAsia="等线"/>
          </w:rPr>
          <w:t xml:space="preserve"> to hundreds of </w:t>
        </w:r>
        <w:r w:rsidRPr="00942EC9">
          <w:rPr>
            <w:rFonts w:eastAsia="等线"/>
          </w:rPr>
          <w:t xml:space="preserve">micro </w:t>
        </w:r>
        <w:r>
          <w:rPr>
            <w:rFonts w:eastAsia="等线"/>
          </w:rPr>
          <w:t>amp</w:t>
        </w:r>
        <w:r w:rsidRPr="00942EC9">
          <w:rPr>
            <w:rFonts w:eastAsia="等线"/>
          </w:rPr>
          <w:t>ere</w:t>
        </w:r>
        <w:r>
          <w:rPr>
            <w:rFonts w:eastAsia="等线"/>
          </w:rPr>
          <w:t>)</w:t>
        </w:r>
        <w:r w:rsidRPr="00942EC9">
          <w:rPr>
            <w:rFonts w:eastAsia="等线"/>
          </w:rPr>
          <w:t xml:space="preserve"> for the </w:t>
        </w:r>
        <w:r>
          <w:rPr>
            <w:lang w:val="en-US" w:eastAsia="zh-CN"/>
          </w:rPr>
          <w:t>ambient</w:t>
        </w:r>
        <w:r w:rsidRPr="00942EC9">
          <w:rPr>
            <w:rFonts w:eastAsia="等线"/>
          </w:rPr>
          <w:t xml:space="preserve"> IoT devices. </w:t>
        </w:r>
      </w:ins>
    </w:p>
    <w:p w14:paraId="319C1F96" w14:textId="77777777" w:rsidR="001610D9" w:rsidRPr="00942EC9" w:rsidRDefault="001610D9" w:rsidP="001610D9">
      <w:pPr>
        <w:numPr>
          <w:ilvl w:val="0"/>
          <w:numId w:val="22"/>
        </w:numPr>
        <w:jc w:val="both"/>
        <w:rPr>
          <w:ins w:id="292" w:author="WeijieOPPO_2" w:date="2023-11-03T19:20:00Z"/>
          <w:rFonts w:eastAsia="等线"/>
        </w:rPr>
      </w:pPr>
      <w:ins w:id="293" w:author="WeijieOPPO_2" w:date="2023-11-03T19:20:00Z">
        <w:r w:rsidRPr="00942EC9">
          <w:rPr>
            <w:rFonts w:eastAsia="等线"/>
          </w:rPr>
          <w:t>Therefore, it make</w:t>
        </w:r>
        <w:r>
          <w:rPr>
            <w:rFonts w:eastAsia="等线"/>
          </w:rPr>
          <w:t>s</w:t>
        </w:r>
        <w:r w:rsidRPr="00942EC9">
          <w:rPr>
            <w:rFonts w:eastAsia="等线"/>
          </w:rPr>
          <w:t xml:space="preserve"> it possible to use more kinds of </w:t>
        </w:r>
        <w:r>
          <w:rPr>
            <w:rFonts w:eastAsia="等线"/>
          </w:rPr>
          <w:t>ambient</w:t>
        </w:r>
        <w:r w:rsidRPr="00942EC9">
          <w:rPr>
            <w:rFonts w:eastAsia="等线"/>
          </w:rPr>
          <w:t xml:space="preserve"> power sources for </w:t>
        </w:r>
        <w:r>
          <w:rPr>
            <w:lang w:val="en-US" w:eastAsia="zh-CN"/>
          </w:rPr>
          <w:t>ambient</w:t>
        </w:r>
        <w:r w:rsidRPr="00942EC9">
          <w:rPr>
            <w:rFonts w:eastAsia="等线"/>
          </w:rPr>
          <w:t xml:space="preserve"> IoT by using the energy storage element.</w:t>
        </w:r>
      </w:ins>
    </w:p>
    <w:p w14:paraId="4D7480DA" w14:textId="77777777" w:rsidR="001610D9" w:rsidRPr="00942EC9" w:rsidRDefault="001610D9" w:rsidP="001610D9">
      <w:pPr>
        <w:jc w:val="both"/>
        <w:rPr>
          <w:ins w:id="294" w:author="WeijieOPPO_2" w:date="2023-11-03T19:20:00Z"/>
          <w:rFonts w:eastAsia="等线"/>
        </w:rPr>
      </w:pPr>
      <w:ins w:id="295" w:author="WeijieOPPO_2" w:date="2023-11-03T19:20:00Z">
        <w:r w:rsidRPr="00942EC9">
          <w:rPr>
            <w:rFonts w:eastAsia="等线"/>
          </w:rPr>
          <w:t xml:space="preserve">Note: It is still necessary to have no power storage for some types of </w:t>
        </w:r>
        <w:r>
          <w:rPr>
            <w:lang w:val="en-US" w:eastAsia="zh-CN"/>
          </w:rPr>
          <w:t>ambient</w:t>
        </w:r>
        <w:r w:rsidRPr="00942EC9">
          <w:rPr>
            <w:rFonts w:eastAsia="等线"/>
          </w:rPr>
          <w:t xml:space="preserve"> IoT devices</w:t>
        </w:r>
        <w:r>
          <w:rPr>
            <w:rFonts w:eastAsia="等线"/>
          </w:rPr>
          <w:t xml:space="preserve"> (e.g. using energy from radio waves)</w:t>
        </w:r>
        <w:r w:rsidRPr="00942EC9">
          <w:rPr>
            <w:rFonts w:eastAsia="等线"/>
          </w:rPr>
          <w:t>.</w:t>
        </w:r>
      </w:ins>
    </w:p>
    <w:p w14:paraId="0980105A" w14:textId="77777777" w:rsidR="001610D9" w:rsidRDefault="001610D9" w:rsidP="001610D9">
      <w:pPr>
        <w:jc w:val="both"/>
        <w:rPr>
          <w:ins w:id="296" w:author="WeijieOPPO_2" w:date="2023-11-03T19:20:00Z"/>
          <w:rFonts w:eastAsia="等线"/>
        </w:rPr>
      </w:pPr>
      <w:ins w:id="297" w:author="WeijieOPPO_2" w:date="2023-11-03T19:20:00Z">
        <w:r w:rsidRPr="00726551">
          <w:rPr>
            <w:rFonts w:eastAsia="等线"/>
          </w:rPr>
          <w:t xml:space="preserve">Capacitor can be considered as the </w:t>
        </w:r>
        <w:r>
          <w:rPr>
            <w:rFonts w:eastAsia="等线"/>
            <w:lang w:eastAsia="zh-CN"/>
          </w:rPr>
          <w:t xml:space="preserve">basic </w:t>
        </w:r>
        <w:r w:rsidRPr="00726551">
          <w:rPr>
            <w:rFonts w:eastAsia="等线"/>
          </w:rPr>
          <w:t xml:space="preserve">energy storage elements for </w:t>
        </w:r>
        <w:r>
          <w:rPr>
            <w:lang w:val="en-US" w:eastAsia="zh-CN"/>
          </w:rPr>
          <w:t>ambient</w:t>
        </w:r>
        <w:r w:rsidRPr="00726551">
          <w:rPr>
            <w:rFonts w:eastAsia="等线"/>
          </w:rPr>
          <w:t xml:space="preserve"> IoT devices. </w:t>
        </w:r>
        <w:r>
          <w:rPr>
            <w:rFonts w:eastAsia="等线"/>
          </w:rPr>
          <w:t>Capacitor have limited power perseverance time and storage capacity, which can restrict the ambient IoT application.</w:t>
        </w:r>
      </w:ins>
    </w:p>
    <w:p w14:paraId="1100086B" w14:textId="77777777" w:rsidR="001610D9" w:rsidRPr="00726551" w:rsidRDefault="001610D9" w:rsidP="001610D9">
      <w:pPr>
        <w:jc w:val="both"/>
        <w:rPr>
          <w:ins w:id="298" w:author="WeijieOPPO_2" w:date="2023-11-03T19:20:00Z"/>
          <w:rFonts w:eastAsia="等线"/>
        </w:rPr>
      </w:pPr>
      <w:ins w:id="299" w:author="WeijieOPPO_2" w:date="2023-11-03T19:20:00Z">
        <w:r>
          <w:rPr>
            <w:rFonts w:eastAsia="等线"/>
            <w:lang w:eastAsia="zh-CN"/>
          </w:rPr>
          <w:t xml:space="preserve">For example, </w:t>
        </w:r>
        <w:r>
          <w:rPr>
            <w:rFonts w:eastAsia="等线"/>
          </w:rPr>
          <w:t>w</w:t>
        </w:r>
        <w:r w:rsidRPr="00726551">
          <w:rPr>
            <w:rFonts w:eastAsia="等线"/>
          </w:rPr>
          <w:t xml:space="preserve">ith a fully charged capacitor of 24uF, it can drive the </w:t>
        </w:r>
        <w:r>
          <w:rPr>
            <w:lang w:val="en-US" w:eastAsia="zh-CN"/>
          </w:rPr>
          <w:t>ambient</w:t>
        </w:r>
        <w:r w:rsidRPr="00726551">
          <w:rPr>
            <w:rFonts w:eastAsia="等线"/>
          </w:rPr>
          <w:t xml:space="preserve"> IoT devices for </w:t>
        </w:r>
        <w:r>
          <w:rPr>
            <w:rFonts w:eastAsia="等线"/>
          </w:rPr>
          <w:t xml:space="preserve">3.6k bits communication </w:t>
        </w:r>
        <w:r w:rsidRPr="00726551">
          <w:rPr>
            <w:rFonts w:eastAsia="等线"/>
          </w:rPr>
          <w:t>(1.5V</w:t>
        </w:r>
        <w:r>
          <w:rPr>
            <w:rFonts w:eastAsia="等线"/>
          </w:rPr>
          <w:t xml:space="preserve">, </w:t>
        </w:r>
        <w:r w:rsidRPr="00726551">
          <w:rPr>
            <w:rFonts w:eastAsia="等线"/>
          </w:rPr>
          <w:t xml:space="preserve">10uA </w:t>
        </w:r>
        <w:r>
          <w:rPr>
            <w:rFonts w:eastAsia="等线"/>
          </w:rPr>
          <w:t xml:space="preserve">and 1kbit/s </w:t>
        </w:r>
        <w:r w:rsidRPr="00726551">
          <w:rPr>
            <w:rFonts w:eastAsia="等线"/>
          </w:rPr>
          <w:t xml:space="preserve">are assumed). </w:t>
        </w:r>
      </w:ins>
    </w:p>
    <w:p w14:paraId="494F9B6E" w14:textId="77777777" w:rsidR="001610D9" w:rsidRPr="00726551" w:rsidRDefault="001610D9" w:rsidP="001610D9">
      <w:pPr>
        <w:numPr>
          <w:ilvl w:val="4"/>
          <w:numId w:val="23"/>
        </w:numPr>
        <w:jc w:val="both"/>
        <w:rPr>
          <w:ins w:id="300" w:author="WeijieOPPO_2" w:date="2023-11-03T19:20:00Z"/>
          <w:rFonts w:eastAsia="等线"/>
        </w:rPr>
      </w:pPr>
      <w:ins w:id="301" w:author="WeijieOPPO_2" w:date="2023-11-03T19:20:00Z">
        <w:r w:rsidRPr="00726551">
          <w:rPr>
            <w:rFonts w:eastAsia="等线"/>
          </w:rPr>
          <w:t xml:space="preserve">24uF*1.5V= 36uC = 36 </w:t>
        </w:r>
        <w:proofErr w:type="spellStart"/>
        <w:r w:rsidRPr="00726551">
          <w:rPr>
            <w:rFonts w:eastAsia="等线"/>
          </w:rPr>
          <w:t>uAs</w:t>
        </w:r>
        <w:proofErr w:type="spellEnd"/>
      </w:ins>
    </w:p>
    <w:p w14:paraId="0E0AAB66" w14:textId="77777777" w:rsidR="001610D9" w:rsidRDefault="001610D9" w:rsidP="001610D9">
      <w:pPr>
        <w:jc w:val="both"/>
        <w:rPr>
          <w:ins w:id="302" w:author="WeijieOPPO_2" w:date="2023-11-03T19:20:00Z"/>
          <w:rFonts w:eastAsia="等线"/>
        </w:rPr>
      </w:pPr>
      <w:ins w:id="303" w:author="WeijieOPPO_2" w:date="2023-11-03T19:20:00Z">
        <w:r>
          <w:rPr>
            <w:rFonts w:eastAsia="等线" w:hint="eastAsia"/>
            <w:lang w:eastAsia="zh-CN"/>
          </w:rPr>
          <w:t>The</w:t>
        </w:r>
        <w:r>
          <w:rPr>
            <w:rFonts w:eastAsia="等线"/>
            <w:lang w:eastAsia="zh-CN"/>
          </w:rPr>
          <w:t xml:space="preserve"> </w:t>
        </w:r>
        <w:r>
          <w:rPr>
            <w:rFonts w:eastAsia="等线" w:hint="eastAsia"/>
            <w:lang w:eastAsia="zh-CN"/>
          </w:rPr>
          <w:t>communication</w:t>
        </w:r>
        <w:r>
          <w:rPr>
            <w:rFonts w:eastAsia="等线"/>
          </w:rPr>
          <w:t xml:space="preserve"> is depending on the power consumption. Capacitor could be used in case power source are stable and constant.</w:t>
        </w:r>
      </w:ins>
    </w:p>
    <w:p w14:paraId="4A5E12C3" w14:textId="77777777" w:rsidR="001610D9" w:rsidRPr="00235394" w:rsidRDefault="001610D9" w:rsidP="001610D9">
      <w:pPr>
        <w:rPr>
          <w:ins w:id="304" w:author="WeijieOPPO_2" w:date="2023-11-03T19:20:00Z"/>
        </w:rPr>
      </w:pPr>
      <w:bookmarkStart w:id="305" w:name="_Hlk119946138"/>
      <w:ins w:id="306" w:author="WeijieOPPO_2" w:date="2023-11-03T19:20:00Z">
        <w:r>
          <w:rPr>
            <w:rFonts w:eastAsia="等线" w:hint="eastAsia"/>
            <w:lang w:eastAsia="zh-CN"/>
          </w:rPr>
          <w:t>Th</w:t>
        </w:r>
        <w:r>
          <w:rPr>
            <w:rFonts w:eastAsia="等线"/>
          </w:rPr>
          <w:t>e printed s</w:t>
        </w:r>
        <w:r w:rsidRPr="00726551">
          <w:rPr>
            <w:rFonts w:eastAsia="等线"/>
          </w:rPr>
          <w:t xml:space="preserve">olid-state battery </w:t>
        </w:r>
        <w:r>
          <w:rPr>
            <w:rFonts w:eastAsia="等线"/>
          </w:rPr>
          <w:t xml:space="preserve">can be considered as an additional power storage with similar </w:t>
        </w:r>
        <w:r w:rsidRPr="008C4DA8">
          <w:rPr>
            <w:rFonts w:eastAsia="等线"/>
          </w:rPr>
          <w:t>durability</w:t>
        </w:r>
        <w:r>
          <w:rPr>
            <w:rFonts w:eastAsia="等线"/>
          </w:rPr>
          <w:t xml:space="preserve"> and higher capacity. </w:t>
        </w:r>
        <w:r w:rsidRPr="00726551">
          <w:rPr>
            <w:rFonts w:eastAsia="等线"/>
          </w:rPr>
          <w:t xml:space="preserve">With a solid-state battery of </w:t>
        </w:r>
        <w:r w:rsidRPr="007D705B">
          <w:rPr>
            <w:rFonts w:eastAsia="等线"/>
          </w:rPr>
          <w:t>1uAh@1.5V</w:t>
        </w:r>
        <w:r>
          <w:rPr>
            <w:rFonts w:eastAsia="等线"/>
          </w:rPr>
          <w:t xml:space="preserve"> as example</w:t>
        </w:r>
        <w:r w:rsidRPr="00726551">
          <w:rPr>
            <w:rFonts w:eastAsia="等线"/>
          </w:rPr>
          <w:t xml:space="preserve">, it can drive the </w:t>
        </w:r>
        <w:r>
          <w:rPr>
            <w:lang w:val="en-US" w:eastAsia="zh-CN"/>
          </w:rPr>
          <w:t>ambient</w:t>
        </w:r>
        <w:r w:rsidRPr="00726551">
          <w:rPr>
            <w:rFonts w:eastAsia="等线"/>
          </w:rPr>
          <w:t xml:space="preserve"> IoT devices for </w:t>
        </w:r>
        <w:r>
          <w:rPr>
            <w:rFonts w:eastAsia="等线"/>
          </w:rPr>
          <w:t>even 360k bits communication</w:t>
        </w:r>
        <w:r w:rsidRPr="00726551">
          <w:rPr>
            <w:rFonts w:eastAsia="等线"/>
          </w:rPr>
          <w:t xml:space="preserve"> (1.5V and 10uA).</w:t>
        </w:r>
        <w:bookmarkEnd w:id="305"/>
      </w:ins>
    </w:p>
    <w:p w14:paraId="1602B136" w14:textId="77777777" w:rsidR="001610D9" w:rsidRDefault="001610D9" w:rsidP="001610D9">
      <w:pPr>
        <w:rPr>
          <w:ins w:id="307" w:author="WeijieOPPO_2" w:date="2023-11-03T19:20:00Z"/>
        </w:rPr>
      </w:pPr>
      <w:bookmarkStart w:id="308" w:name="_Hlk119948335"/>
    </w:p>
    <w:bookmarkEnd w:id="308"/>
    <w:p w14:paraId="00552D74" w14:textId="77777777" w:rsidR="001610D9" w:rsidRDefault="001610D9" w:rsidP="001610D9">
      <w:pPr>
        <w:rPr>
          <w:ins w:id="309" w:author="WeijieOPPO_2" w:date="2023-11-03T19:20:00Z"/>
        </w:rPr>
      </w:pPr>
    </w:p>
    <w:p w14:paraId="2FBF417C" w14:textId="3385709C" w:rsidR="001610D9" w:rsidDel="001610D9" w:rsidRDefault="001610D9" w:rsidP="001610D9">
      <w:pPr>
        <w:pStyle w:val="Guidance"/>
        <w:rPr>
          <w:del w:id="310" w:author="WeijieOPPO_2" w:date="2023-11-03T19:20:00Z"/>
        </w:rPr>
      </w:pPr>
      <w:del w:id="311" w:author="WeijieOPPO_2" w:date="2023-11-03T19:20:00Z">
        <w:r w:rsidDel="001610D9">
          <w:delText>Informative annexes may appear in both Technical Specifications and Technical Reports. Use style "Heading 8" for use in TSs.</w:delText>
        </w:r>
      </w:del>
    </w:p>
    <w:p w14:paraId="57400BCF" w14:textId="4860F7D8" w:rsidR="001610D9" w:rsidDel="001610D9" w:rsidRDefault="001610D9" w:rsidP="001610D9">
      <w:pPr>
        <w:pStyle w:val="Guidance"/>
        <w:rPr>
          <w:del w:id="312" w:author="WeijieOPPO_2" w:date="2023-11-03T19:20:00Z"/>
        </w:rPr>
      </w:pPr>
      <w:del w:id="313" w:author="WeijieOPPO_2" w:date="2023-11-03T19:20:00Z">
        <w:r w:rsidDel="001610D9">
          <w:delText>I</w:delText>
        </w:r>
        <w:r w:rsidRPr="004D3578" w:rsidDel="001610D9">
          <w:delText xml:space="preserve">nformative annexes </w:delText>
        </w:r>
        <w:r w:rsidDel="001610D9">
          <w:delText>shall</w:delText>
        </w:r>
        <w:r w:rsidRPr="004D3578" w:rsidDel="001610D9">
          <w:delText xml:space="preserve"> not </w:delText>
        </w:r>
        <w:r w:rsidDel="001610D9">
          <w:delText>contain</w:delText>
        </w:r>
        <w:r w:rsidRPr="004D3578" w:rsidDel="001610D9">
          <w:delText xml:space="preserve"> requirements for the implementation of the </w:delText>
        </w:r>
        <w:r w:rsidDel="001610D9">
          <w:delText>Technical Specification</w:delText>
        </w:r>
        <w:r w:rsidRPr="004D3578" w:rsidDel="001610D9">
          <w:delText>.</w:delText>
        </w:r>
      </w:del>
    </w:p>
    <w:p w14:paraId="2D56302B" w14:textId="77777777" w:rsidR="001610D9" w:rsidRDefault="001610D9" w:rsidP="001610D9">
      <w:pPr>
        <w:pStyle w:val="1"/>
        <w:rPr>
          <w:ins w:id="314" w:author="WeijieOPPO_2" w:date="2023-11-03T19:21:00Z"/>
        </w:rPr>
      </w:pPr>
      <w:ins w:id="315" w:author="WeijieOPPO_2" w:date="2023-11-03T19:20:00Z">
        <w:r w:rsidRPr="004D3578">
          <w:t>Annex &lt;</w:t>
        </w:r>
        <w:r>
          <w:t>C</w:t>
        </w:r>
        <w:r w:rsidRPr="004D3578">
          <w:t>&gt; (informative):</w:t>
        </w:r>
      </w:ins>
      <w:bookmarkStart w:id="316" w:name="_Toc144489391"/>
      <w:bookmarkStart w:id="317" w:name="_Toc144489648"/>
    </w:p>
    <w:p w14:paraId="3F708D52" w14:textId="090203BD" w:rsidR="001610D9" w:rsidRDefault="001610D9" w:rsidP="001610D9">
      <w:pPr>
        <w:pStyle w:val="1"/>
        <w:rPr>
          <w:ins w:id="318" w:author="WeijieOPPO_2" w:date="2023-11-03T19:20:00Z"/>
        </w:rPr>
      </w:pPr>
      <w:ins w:id="319" w:author="WeijieOPPO_2" w:date="2023-11-03T19:20:00Z">
        <w:r>
          <w:t>Considerations when choosing harvesting source</w:t>
        </w:r>
        <w:bookmarkEnd w:id="316"/>
        <w:bookmarkEnd w:id="317"/>
      </w:ins>
    </w:p>
    <w:p w14:paraId="5BEA5489" w14:textId="77777777" w:rsidR="001610D9" w:rsidRDefault="001610D9" w:rsidP="001610D9">
      <w:pPr>
        <w:rPr>
          <w:ins w:id="320" w:author="WeijieOPPO_2" w:date="2023-11-03T19:20:00Z"/>
          <w:noProof/>
        </w:rPr>
      </w:pPr>
      <w:ins w:id="321" w:author="WeijieOPPO_2" w:date="2023-11-03T19:20:00Z">
        <w:r>
          <w:rPr>
            <w:noProof/>
          </w:rPr>
          <w:t>When using energy harvesting as the main source of energy for low power devices there are a lot of design parameters to understand.</w:t>
        </w:r>
      </w:ins>
    </w:p>
    <w:p w14:paraId="47B9EC21" w14:textId="77777777" w:rsidR="001610D9" w:rsidRPr="00C02A4A" w:rsidRDefault="001610D9" w:rsidP="001610D9">
      <w:pPr>
        <w:rPr>
          <w:ins w:id="322" w:author="WeijieOPPO_2" w:date="2023-11-03T19:20:00Z"/>
          <w:noProof/>
        </w:rPr>
      </w:pPr>
      <w:ins w:id="323" w:author="WeijieOPPO_2" w:date="2023-11-03T19:20:00Z">
        <w:r>
          <w:rPr>
            <w:noProof/>
          </w:rPr>
          <w:t>T</w:t>
        </w:r>
        <w:r w:rsidRPr="00DB0216">
          <w:rPr>
            <w:noProof/>
          </w:rPr>
          <w:t xml:space="preserve">he harvesting sources </w:t>
        </w:r>
        <w:r>
          <w:rPr>
            <w:noProof/>
          </w:rPr>
          <w:t>needs to match the total energy consumption of the Ambioent IoT device.</w:t>
        </w:r>
      </w:ins>
    </w:p>
    <w:p w14:paraId="42A47818" w14:textId="77777777" w:rsidR="001610D9" w:rsidRDefault="001610D9" w:rsidP="001610D9">
      <w:pPr>
        <w:rPr>
          <w:ins w:id="324" w:author="WeijieOPPO_2" w:date="2023-11-03T19:20:00Z"/>
          <w:noProof/>
        </w:rPr>
      </w:pPr>
      <w:ins w:id="325" w:author="WeijieOPPO_2" w:date="2023-11-03T19:20:00Z">
        <w:r>
          <w:rPr>
            <w:noProof/>
          </w:rPr>
          <w:t>The available energy needs to balance the energy demand for the communication, the computation and other present elements like sensors.</w:t>
        </w:r>
      </w:ins>
    </w:p>
    <w:p w14:paraId="3A9FFCD9" w14:textId="77777777" w:rsidR="001610D9" w:rsidRDefault="001610D9" w:rsidP="001610D9">
      <w:pPr>
        <w:rPr>
          <w:ins w:id="326" w:author="WeijieOPPO_2" w:date="2023-11-03T19:20:00Z"/>
          <w:noProof/>
        </w:rPr>
      </w:pPr>
      <w:ins w:id="327" w:author="WeijieOPPO_2" w:date="2023-11-03T19:20:00Z">
        <w:r>
          <w:rPr>
            <w:noProof/>
          </w:rPr>
          <w:t xml:space="preserve">Other factors that matters are if it is possible to harvest continously or only part of the time, e.g. if solar cells are used as harvesting method it is only possible to harvest during day time. </w:t>
        </w:r>
      </w:ins>
    </w:p>
    <w:p w14:paraId="26B3D94A" w14:textId="77777777" w:rsidR="001610D9" w:rsidRDefault="001610D9" w:rsidP="001610D9">
      <w:pPr>
        <w:rPr>
          <w:ins w:id="328" w:author="WeijieOPPO_2" w:date="2023-11-03T19:20:00Z"/>
          <w:noProof/>
        </w:rPr>
      </w:pPr>
      <w:ins w:id="329" w:author="WeijieOPPO_2" w:date="2023-11-03T19:20:00Z">
        <w:r>
          <w:rPr>
            <w:noProof/>
          </w:rPr>
          <w:t>Below there is a schematic picture of the different parts of the system for an Ambient IoT device. Not all parts are mandatory in an Ambient IoT device, for instance sensors and energy storage are not always present.</w:t>
        </w:r>
      </w:ins>
    </w:p>
    <w:p w14:paraId="5CA3B829" w14:textId="77777777" w:rsidR="001610D9" w:rsidRDefault="001610D9" w:rsidP="001610D9">
      <w:pPr>
        <w:rPr>
          <w:ins w:id="330" w:author="WeijieOPPO_2" w:date="2023-11-03T19:20:00Z"/>
        </w:rPr>
      </w:pPr>
      <w:ins w:id="331" w:author="WeijieOPPO_2" w:date="2023-11-03T19:20:00Z">
        <w:r>
          <w:rPr>
            <w:noProof/>
          </w:rPr>
          <w:t xml:space="preserve">The power management will ensure that the correct voltage will be available for the sensor, communication and compute parts. </w:t>
        </w:r>
      </w:ins>
    </w:p>
    <w:p w14:paraId="0FDCD34A" w14:textId="77777777" w:rsidR="001610D9" w:rsidRDefault="001610D9" w:rsidP="001610D9">
      <w:pPr>
        <w:rPr>
          <w:ins w:id="332" w:author="WeijieOPPO_2" w:date="2023-11-03T19:20:00Z"/>
          <w:noProof/>
        </w:rPr>
      </w:pPr>
      <w:ins w:id="333" w:author="WeijieOPPO_2" w:date="2023-11-03T19:20:00Z">
        <w:r>
          <w:rPr>
            <w:noProof/>
          </w:rPr>
          <w:t>Ambient IoT devices can be both with and without some kind of energy storage and there are many types of storage components, from capacitors, super capacitors to more battery types of storages.</w:t>
        </w:r>
      </w:ins>
    </w:p>
    <w:p w14:paraId="25A281EB" w14:textId="77777777" w:rsidR="001610D9" w:rsidRPr="00425FDF" w:rsidRDefault="001610D9" w:rsidP="001610D9">
      <w:pPr>
        <w:jc w:val="center"/>
        <w:rPr>
          <w:ins w:id="334" w:author="WeijieOPPO_2" w:date="2023-11-03T19:20:00Z"/>
        </w:rPr>
      </w:pPr>
      <w:ins w:id="335" w:author="WeijieOPPO_2" w:date="2023-11-03T19:20:00Z">
        <w:r w:rsidRPr="008D3C9F">
          <w:rPr>
            <w:noProof/>
          </w:rPr>
          <w:drawing>
            <wp:inline distT="0" distB="0" distL="0" distR="0" wp14:anchorId="5671D3AA" wp14:editId="67D1F3ED">
              <wp:extent cx="3599815" cy="2089785"/>
              <wp:effectExtent l="0" t="0" r="0" b="0"/>
              <wp:docPr id="5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9815" cy="2089785"/>
                      </a:xfrm>
                      <a:prstGeom prst="rect">
                        <a:avLst/>
                      </a:prstGeom>
                      <a:noFill/>
                      <a:ln>
                        <a:noFill/>
                      </a:ln>
                    </pic:spPr>
                  </pic:pic>
                </a:graphicData>
              </a:graphic>
            </wp:inline>
          </w:drawing>
        </w:r>
      </w:ins>
    </w:p>
    <w:p w14:paraId="665EEB83" w14:textId="77777777" w:rsidR="001610D9" w:rsidRPr="00870C75" w:rsidRDefault="001610D9" w:rsidP="001610D9">
      <w:pPr>
        <w:spacing w:before="240"/>
        <w:jc w:val="center"/>
        <w:rPr>
          <w:ins w:id="336" w:author="WeijieOPPO_2" w:date="2023-11-03T19:20:00Z"/>
          <w:b/>
          <w:bCs/>
          <w:lang w:val="en-US"/>
        </w:rPr>
      </w:pPr>
      <w:ins w:id="337" w:author="WeijieOPPO_2" w:date="2023-11-03T19:20:00Z">
        <w:r w:rsidRPr="00870C75">
          <w:rPr>
            <w:b/>
            <w:bCs/>
            <w:lang w:val="en-US"/>
          </w:rPr>
          <w:t>Figure C-1 Example of parts in an Ambient IOT device</w:t>
        </w:r>
      </w:ins>
    </w:p>
    <w:p w14:paraId="627DE3F1" w14:textId="77777777" w:rsidR="001610D9" w:rsidRDefault="001610D9" w:rsidP="001610D9">
      <w:pPr>
        <w:rPr>
          <w:ins w:id="338" w:author="WeijieOPPO_2" w:date="2023-11-03T19:20:00Z"/>
          <w:noProof/>
        </w:rPr>
      </w:pPr>
      <w:ins w:id="339" w:author="WeijieOPPO_2" w:date="2023-11-03T19:20:00Z">
        <w:r>
          <w:rPr>
            <w:noProof/>
          </w:rPr>
          <w:t>The following example assumes that some storage capability is available in the device</w:t>
        </w:r>
      </w:ins>
    </w:p>
    <w:p w14:paraId="129E8F36" w14:textId="77777777" w:rsidR="001610D9" w:rsidRDefault="001610D9" w:rsidP="001610D9">
      <w:pPr>
        <w:rPr>
          <w:ins w:id="340" w:author="WeijieOPPO_2" w:date="2023-11-03T19:20:00Z"/>
        </w:rPr>
      </w:pPr>
      <w:ins w:id="341" w:author="WeijieOPPO_2" w:date="2023-11-03T19:20:00Z">
        <w:r>
          <w:t xml:space="preserve">Below </w:t>
        </w:r>
        <w:proofErr w:type="gramStart"/>
        <w:r>
          <w:t>shows</w:t>
        </w:r>
        <w:proofErr w:type="gramEnd"/>
        <w:r>
          <w:t xml:space="preserve"> two examples with same type of harvesting but with different length of the active time periods that the sensor/compute/communication system needs to be active. In the first example, the Ambient IoT device transmits in shorter bursts and with a higher power compared to second example. In the second example the time for the sensor/compute/communication is active longer. This would mean that, given everything else is equal, the available power for the active period in example two is lower.  </w:t>
        </w:r>
      </w:ins>
    </w:p>
    <w:p w14:paraId="67E8CB5A" w14:textId="77777777" w:rsidR="001610D9" w:rsidRDefault="001610D9" w:rsidP="001610D9">
      <w:pPr>
        <w:jc w:val="center"/>
        <w:rPr>
          <w:ins w:id="342" w:author="WeijieOPPO_2" w:date="2023-11-03T19:20:00Z"/>
        </w:rPr>
      </w:pPr>
      <w:ins w:id="343" w:author="WeijieOPPO_2" w:date="2023-11-03T19:20:00Z">
        <w:r>
          <w:rPr>
            <w:noProof/>
          </w:rPr>
          <w:lastRenderedPageBreak/>
          <w:drawing>
            <wp:inline distT="0" distB="0" distL="0" distR="0" wp14:anchorId="7C87BCC3" wp14:editId="7E6173BB">
              <wp:extent cx="4085590" cy="2489200"/>
              <wp:effectExtent l="0" t="0" r="0" b="0"/>
              <wp:docPr id="5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5590" cy="2489200"/>
                      </a:xfrm>
                      <a:prstGeom prst="rect">
                        <a:avLst/>
                      </a:prstGeom>
                      <a:noFill/>
                      <a:ln>
                        <a:noFill/>
                      </a:ln>
                    </pic:spPr>
                  </pic:pic>
                </a:graphicData>
              </a:graphic>
            </wp:inline>
          </w:drawing>
        </w:r>
      </w:ins>
    </w:p>
    <w:p w14:paraId="68CE397F" w14:textId="77777777" w:rsidR="001610D9" w:rsidRPr="00870C75" w:rsidRDefault="001610D9" w:rsidP="001610D9">
      <w:pPr>
        <w:spacing w:before="240"/>
        <w:jc w:val="center"/>
        <w:rPr>
          <w:ins w:id="344" w:author="WeijieOPPO_2" w:date="2023-11-03T19:20:00Z"/>
          <w:b/>
          <w:bCs/>
          <w:lang w:val="en-US"/>
        </w:rPr>
      </w:pPr>
      <w:ins w:id="345" w:author="WeijieOPPO_2" w:date="2023-11-03T19:20:00Z">
        <w:r w:rsidRPr="00870C75">
          <w:rPr>
            <w:b/>
            <w:bCs/>
            <w:lang w:val="en-US"/>
          </w:rPr>
          <w:t>Figure C-2 Example where the active period for the device is relative short</w:t>
        </w:r>
      </w:ins>
    </w:p>
    <w:p w14:paraId="4A80BC5D" w14:textId="77777777" w:rsidR="001610D9" w:rsidRPr="00AD7C25" w:rsidRDefault="001610D9" w:rsidP="001610D9">
      <w:pPr>
        <w:jc w:val="center"/>
        <w:rPr>
          <w:ins w:id="346" w:author="WeijieOPPO_2" w:date="2023-11-03T19:20:00Z"/>
          <w:noProof/>
        </w:rPr>
      </w:pPr>
      <w:ins w:id="347" w:author="WeijieOPPO_2" w:date="2023-11-03T19:20:00Z">
        <w:r>
          <w:rPr>
            <w:noProof/>
          </w:rPr>
          <mc:AlternateContent>
            <mc:Choice Requires="wps">
              <w:drawing>
                <wp:anchor distT="0" distB="0" distL="114300" distR="114300" simplePos="0" relativeHeight="251659264" behindDoc="0" locked="0" layoutInCell="1" allowOverlap="1" wp14:anchorId="7BA1C68A" wp14:editId="084A94D9">
                  <wp:simplePos x="0" y="0"/>
                  <wp:positionH relativeFrom="column">
                    <wp:posOffset>1063625</wp:posOffset>
                  </wp:positionH>
                  <wp:positionV relativeFrom="paragraph">
                    <wp:posOffset>359410</wp:posOffset>
                  </wp:positionV>
                  <wp:extent cx="223520" cy="213995"/>
                  <wp:effectExtent l="0" t="0" r="5080" b="1905"/>
                  <wp:wrapNone/>
                  <wp:docPr id="143233804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520" cy="213995"/>
                          </a:xfrm>
                          <a:prstGeom prst="rect">
                            <a:avLst/>
                          </a:prstGeom>
                          <a:solidFill>
                            <a:srgbClr val="4472C4"/>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49F96E19" id="Rectangle 7" o:spid="_x0000_s1026" style="position:absolute;left:0;text-align:left;margin-left:83.75pt;margin-top:28.3pt;width:17.6pt;height:1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" fillcolor="#4472c4" strokecolor="#2f528f" strokeweight="1pt">
                  <v:path arrowok="t"/>
                </v:rect>
              </w:pict>
            </mc:Fallback>
          </mc:AlternateContent>
        </w:r>
        <w:r>
          <w:rPr>
            <w:noProof/>
          </w:rPr>
          <mc:AlternateContent>
            <mc:Choice Requires="wps">
              <w:drawing>
                <wp:anchor distT="0" distB="0" distL="114300" distR="114300" simplePos="0" relativeHeight="251660288" behindDoc="0" locked="0" layoutInCell="1" allowOverlap="1" wp14:anchorId="303CEDEC" wp14:editId="2C804D34">
                  <wp:simplePos x="0" y="0"/>
                  <wp:positionH relativeFrom="column">
                    <wp:posOffset>1027430</wp:posOffset>
                  </wp:positionH>
                  <wp:positionV relativeFrom="paragraph">
                    <wp:posOffset>282575</wp:posOffset>
                  </wp:positionV>
                  <wp:extent cx="294640" cy="484505"/>
                  <wp:effectExtent l="0" t="0" r="0" b="0"/>
                  <wp:wrapNone/>
                  <wp:docPr id="1401235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640" cy="484505"/>
                          </a:xfrm>
                          <a:prstGeom prst="rect">
                            <a:avLst/>
                          </a:prstGeom>
                          <a:solidFill>
                            <a:sysClr val="window" lastClr="FFFFFF"/>
                          </a:solidFill>
                        </wps:spPr>
                        <wps:txbx>
                          <w:txbxContent>
                            <w:p w14:paraId="5F004696" w14:textId="77777777" w:rsidR="001610D9" w:rsidRPr="00FA6F7F" w:rsidRDefault="001610D9" w:rsidP="001610D9">
                              <w:pPr>
                                <w:rPr>
                                  <w:rFonts w:ascii="Calibri" w:hAnsi="Calibri"/>
                                  <w:color w:val="000000"/>
                                  <w:kern w:val="24"/>
                                  <w:sz w:val="36"/>
                                  <w:szCs w:val="36"/>
                                </w:rPr>
                              </w:pPr>
                              <w:r w:rsidRPr="00FA6F7F">
                                <w:rPr>
                                  <w:rFonts w:ascii="Calibri" w:hAnsi="Calibri"/>
                                  <w:color w:val="000000"/>
                                  <w:kern w:val="24"/>
                                  <w:sz w:val="36"/>
                                  <w:szCs w:val="36"/>
                                </w:rPr>
                                <w:t>E</w:t>
                              </w:r>
                            </w:p>
                          </w:txbxContent>
                        </wps:txbx>
                        <wps:bodyPr wrap="none" rtlCol="0">
                          <a:spAutoFit/>
                        </wps:bodyPr>
                      </wps:wsp>
                    </a:graphicData>
                  </a:graphic>
                  <wp14:sizeRelH relativeFrom="page">
                    <wp14:pctWidth>0</wp14:pctWidth>
                  </wp14:sizeRelH>
                  <wp14:sizeRelV relativeFrom="page">
                    <wp14:pctHeight>0</wp14:pctHeight>
                  </wp14:sizeRelV>
                </wp:anchor>
              </w:drawing>
            </mc:Choice>
            <mc:Fallback>
              <w:pict>
                <v:shapetype w14:anchorId="303CEDEC" id="_x0000_t202" coordsize="21600,21600" o:spt="202" path="m,l,21600r21600,l21600,xe">
                  <v:stroke joinstyle="miter"/>
                  <v:path gradientshapeok="t" o:connecttype="rect"/>
                </v:shapetype>
                <v:shape id="Text Box 6" o:spid="_x0000_s1026" type="#_x0000_t202" style="position:absolute;left:0;text-align:left;margin-left:80.9pt;margin-top:22.25pt;width:23.2pt;height:38.1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" fillcolor="window" stroked="f">
                  <v:textbox style="mso-fit-shape-to-text:t">
                    <w:txbxContent>
                      <w:p w14:paraId="5F004696" w14:textId="77777777" w:rsidR="001610D9" w:rsidRPr="00FA6F7F" w:rsidRDefault="001610D9" w:rsidP="001610D9">
                        <w:pPr>
                          <w:rPr>
                            <w:rFonts w:ascii="Calibri" w:hAnsi="Calibri"/>
                            <w:color w:val="000000"/>
                            <w:kern w:val="24"/>
                            <w:sz w:val="36"/>
                            <w:szCs w:val="36"/>
                          </w:rPr>
                        </w:pPr>
                        <w:r w:rsidRPr="00FA6F7F">
                          <w:rPr>
                            <w:rFonts w:ascii="Calibri" w:hAnsi="Calibri"/>
                            <w:color w:val="000000"/>
                            <w:kern w:val="24"/>
                            <w:sz w:val="36"/>
                            <w:szCs w:val="36"/>
                          </w:rPr>
                          <w:t>E</w:t>
                        </w:r>
                      </w:p>
                    </w:txbxContent>
                  </v:textbox>
                </v:shape>
              </w:pict>
            </mc:Fallback>
          </mc:AlternateContent>
        </w:r>
        <w:r w:rsidRPr="008D3C9F">
          <w:rPr>
            <w:noProof/>
          </w:rPr>
          <w:drawing>
            <wp:inline distT="0" distB="0" distL="0" distR="0" wp14:anchorId="511E8EE5" wp14:editId="1C5CBA37">
              <wp:extent cx="4136390" cy="2533015"/>
              <wp:effectExtent l="0" t="0" r="0" b="0"/>
              <wp:docPr id="5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6390" cy="2533015"/>
                      </a:xfrm>
                      <a:prstGeom prst="rect">
                        <a:avLst/>
                      </a:prstGeom>
                      <a:noFill/>
                      <a:ln>
                        <a:noFill/>
                      </a:ln>
                    </pic:spPr>
                  </pic:pic>
                </a:graphicData>
              </a:graphic>
            </wp:inline>
          </w:drawing>
        </w:r>
      </w:ins>
    </w:p>
    <w:p w14:paraId="47C725F5" w14:textId="77777777" w:rsidR="001610D9" w:rsidRPr="00870C75" w:rsidRDefault="001610D9" w:rsidP="001610D9">
      <w:pPr>
        <w:spacing w:before="240"/>
        <w:jc w:val="center"/>
        <w:rPr>
          <w:ins w:id="348" w:author="WeijieOPPO_2" w:date="2023-11-03T19:20:00Z"/>
          <w:b/>
          <w:bCs/>
          <w:lang w:val="en-US"/>
        </w:rPr>
      </w:pPr>
      <w:ins w:id="349" w:author="WeijieOPPO_2" w:date="2023-11-03T19:20:00Z">
        <w:r w:rsidRPr="00870C75">
          <w:rPr>
            <w:b/>
            <w:bCs/>
            <w:lang w:val="en-US"/>
          </w:rPr>
          <w:t>Figure C- 3 Example where the active period for the device is relative long</w:t>
        </w:r>
      </w:ins>
    </w:p>
    <w:p w14:paraId="3E08109B" w14:textId="77777777" w:rsidR="001610D9" w:rsidRPr="00AD7C25" w:rsidRDefault="001610D9" w:rsidP="001610D9">
      <w:pPr>
        <w:rPr>
          <w:ins w:id="350" w:author="WeijieOPPO_2" w:date="2023-11-03T19:20:00Z"/>
        </w:rPr>
      </w:pPr>
      <w:ins w:id="351" w:author="WeijieOPPO_2" w:date="2023-11-03T19:20:00Z">
        <w:r>
          <w:rPr>
            <w:noProof/>
          </w:rPr>
          <w:t>There is therefore</w:t>
        </w:r>
        <w:r>
          <w:t xml:space="preserve"> not a simple formula to determine the available power for the sensor/compute/communication </w:t>
        </w:r>
        <w:r>
          <w:rPr>
            <w:noProof/>
          </w:rPr>
          <w:t xml:space="preserve">functionsfrom </w:t>
        </w:r>
        <w:r>
          <w:t xml:space="preserve">the characteristics of the </w:t>
        </w:r>
        <w:r>
          <w:rPr>
            <w:noProof/>
          </w:rPr>
          <w:t>energy</w:t>
        </w:r>
        <w:r>
          <w:t xml:space="preserve"> harvesting method.</w:t>
        </w:r>
      </w:ins>
    </w:p>
    <w:p w14:paraId="1D9431B2" w14:textId="011370A9" w:rsidR="001610D9" w:rsidRPr="001610D9" w:rsidRDefault="001610D9" w:rsidP="001610D9">
      <w:pPr>
        <w:pStyle w:val="8"/>
        <w:rPr>
          <w:ins w:id="352" w:author="WeijieOPPO_2" w:date="2023-11-03T19:20:00Z"/>
        </w:rPr>
      </w:pPr>
    </w:p>
    <w:p w14:paraId="4B10EC7D" w14:textId="77777777" w:rsidR="001610D9" w:rsidRPr="004D3578" w:rsidRDefault="001610D9" w:rsidP="001610D9">
      <w:pPr>
        <w:pStyle w:val="Guidance"/>
        <w:rPr>
          <w:ins w:id="353" w:author="WeijieOPPO_2" w:date="2023-11-03T19:20:00Z"/>
        </w:rPr>
      </w:pPr>
    </w:p>
    <w:p w14:paraId="082D37F2" w14:textId="51BC0E66" w:rsidR="00A92CF2" w:rsidRPr="001610D9" w:rsidRDefault="00A92CF2" w:rsidP="001610D9">
      <w:pPr>
        <w:pStyle w:val="1"/>
        <w:rPr>
          <w:color w:val="FF0000"/>
        </w:rPr>
      </w:pPr>
    </w:p>
    <w:p w14:paraId="1C68602D" w14:textId="16D10454" w:rsidR="00F03327" w:rsidRDefault="00F03327" w:rsidP="00AB01A0">
      <w:pPr>
        <w:rPr>
          <w:color w:val="FF0000"/>
          <w:sz w:val="36"/>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 xml:space="preserve">End of </w:t>
      </w:r>
      <w:r w:rsidR="00AB01A0">
        <w:rPr>
          <w:color w:val="FF0000"/>
          <w:sz w:val="36"/>
        </w:rPr>
        <w:t>2</w:t>
      </w:r>
      <w:proofErr w:type="gramStart"/>
      <w:r w:rsidR="00AB01A0" w:rsidRPr="00AB01A0">
        <w:rPr>
          <w:color w:val="FF0000"/>
          <w:sz w:val="36"/>
          <w:vertAlign w:val="superscript"/>
        </w:rPr>
        <w:t>nd</w:t>
      </w:r>
      <w:r w:rsidR="00AB01A0">
        <w:rPr>
          <w:color w:val="FF0000"/>
          <w:sz w:val="36"/>
        </w:rPr>
        <w:t xml:space="preserve">  </w:t>
      </w:r>
      <w:r w:rsidR="005F0C09" w:rsidRPr="004778A4">
        <w:rPr>
          <w:color w:val="FF0000"/>
          <w:sz w:val="36"/>
        </w:rPr>
        <w:t>Change</w:t>
      </w:r>
      <w:proofErr w:type="gramEnd"/>
      <w:r w:rsidRPr="004778A4">
        <w:rPr>
          <w:color w:val="FF0000"/>
          <w:sz w:val="36"/>
        </w:rPr>
        <w:t>**</w:t>
      </w:r>
      <w:r w:rsidR="005F0C09" w:rsidRPr="004778A4">
        <w:rPr>
          <w:color w:val="FF0000"/>
          <w:sz w:val="36"/>
        </w:rPr>
        <w:t>**********</w:t>
      </w:r>
      <w:r w:rsidRPr="004778A4">
        <w:rPr>
          <w:color w:val="FF0000"/>
          <w:sz w:val="36"/>
        </w:rPr>
        <w:t>*****</w:t>
      </w:r>
    </w:p>
    <w:p w14:paraId="6B8E600B" w14:textId="3B5ED124" w:rsidR="005946E4" w:rsidRPr="005946E4" w:rsidRDefault="005946E4" w:rsidP="00DA1C91">
      <w:r w:rsidRPr="004778A4">
        <w:rPr>
          <w:color w:val="FF0000"/>
          <w:sz w:val="36"/>
        </w:rPr>
        <w:t>***********</w:t>
      </w:r>
    </w:p>
    <w:sectPr w:rsidR="005946E4" w:rsidRPr="005946E4" w:rsidSect="00796B12">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D7FF" w14:textId="77777777" w:rsidR="006C56E9" w:rsidRDefault="006C56E9">
      <w:pPr>
        <w:spacing w:after="0"/>
      </w:pPr>
      <w:r>
        <w:separator/>
      </w:r>
    </w:p>
  </w:endnote>
  <w:endnote w:type="continuationSeparator" w:id="0">
    <w:p w14:paraId="395A93BF" w14:textId="77777777" w:rsidR="006C56E9" w:rsidRDefault="006C5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25864" w14:textId="77777777" w:rsidR="006C56E9" w:rsidRDefault="006C56E9">
      <w:pPr>
        <w:spacing w:after="0"/>
      </w:pPr>
      <w:r>
        <w:separator/>
      </w:r>
    </w:p>
  </w:footnote>
  <w:footnote w:type="continuationSeparator" w:id="0">
    <w:p w14:paraId="0F1AE142" w14:textId="77777777" w:rsidR="006C56E9" w:rsidRDefault="006C56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06AE6"/>
    <w:multiLevelType w:val="hybridMultilevel"/>
    <w:tmpl w:val="7EC0EF42"/>
    <w:lvl w:ilvl="0" w:tplc="B32E85DA">
      <w:numFmt w:val="bullet"/>
      <w:lvlText w:val="•"/>
      <w:lvlJc w:val="left"/>
      <w:pPr>
        <w:tabs>
          <w:tab w:val="num" w:pos="720"/>
        </w:tabs>
        <w:ind w:left="720" w:hanging="360"/>
      </w:pPr>
      <w:rPr>
        <w:rFonts w:ascii="Times New Roman" w:hAnsi="Times New Roman" w:hint="default"/>
      </w:rPr>
    </w:lvl>
    <w:lvl w:ilvl="1" w:tplc="9174BB18">
      <w:start w:val="1"/>
      <w:numFmt w:val="bullet"/>
      <w:lvlText w:val=""/>
      <w:lvlJc w:val="left"/>
      <w:pPr>
        <w:tabs>
          <w:tab w:val="num" w:pos="1440"/>
        </w:tabs>
        <w:ind w:left="1440" w:hanging="360"/>
      </w:pPr>
      <w:rPr>
        <w:rFonts w:ascii="Wingdings" w:hAnsi="Wingdings" w:hint="default"/>
      </w:rPr>
    </w:lvl>
    <w:lvl w:ilvl="2" w:tplc="33EC7642">
      <w:numFmt w:val="bullet"/>
      <w:lvlText w:val="•"/>
      <w:lvlJc w:val="left"/>
      <w:pPr>
        <w:tabs>
          <w:tab w:val="num" w:pos="2160"/>
        </w:tabs>
        <w:ind w:left="2160" w:hanging="360"/>
      </w:pPr>
      <w:rPr>
        <w:rFonts w:ascii="Arial" w:hAnsi="Arial" w:hint="default"/>
      </w:rPr>
    </w:lvl>
    <w:lvl w:ilvl="3" w:tplc="2CA29C1E" w:tentative="1">
      <w:start w:val="1"/>
      <w:numFmt w:val="bullet"/>
      <w:lvlText w:val=""/>
      <w:lvlJc w:val="left"/>
      <w:pPr>
        <w:tabs>
          <w:tab w:val="num" w:pos="2880"/>
        </w:tabs>
        <w:ind w:left="2880" w:hanging="360"/>
      </w:pPr>
      <w:rPr>
        <w:rFonts w:ascii="Wingdings" w:hAnsi="Wingdings" w:hint="default"/>
      </w:rPr>
    </w:lvl>
    <w:lvl w:ilvl="4" w:tplc="9E78DCBE" w:tentative="1">
      <w:start w:val="1"/>
      <w:numFmt w:val="bullet"/>
      <w:lvlText w:val=""/>
      <w:lvlJc w:val="left"/>
      <w:pPr>
        <w:tabs>
          <w:tab w:val="num" w:pos="3600"/>
        </w:tabs>
        <w:ind w:left="3600" w:hanging="360"/>
      </w:pPr>
      <w:rPr>
        <w:rFonts w:ascii="Wingdings" w:hAnsi="Wingdings" w:hint="default"/>
      </w:rPr>
    </w:lvl>
    <w:lvl w:ilvl="5" w:tplc="08B45E8C" w:tentative="1">
      <w:start w:val="1"/>
      <w:numFmt w:val="bullet"/>
      <w:lvlText w:val=""/>
      <w:lvlJc w:val="left"/>
      <w:pPr>
        <w:tabs>
          <w:tab w:val="num" w:pos="4320"/>
        </w:tabs>
        <w:ind w:left="4320" w:hanging="360"/>
      </w:pPr>
      <w:rPr>
        <w:rFonts w:ascii="Wingdings" w:hAnsi="Wingdings" w:hint="default"/>
      </w:rPr>
    </w:lvl>
    <w:lvl w:ilvl="6" w:tplc="79D2D558" w:tentative="1">
      <w:start w:val="1"/>
      <w:numFmt w:val="bullet"/>
      <w:lvlText w:val=""/>
      <w:lvlJc w:val="left"/>
      <w:pPr>
        <w:tabs>
          <w:tab w:val="num" w:pos="5040"/>
        </w:tabs>
        <w:ind w:left="5040" w:hanging="360"/>
      </w:pPr>
      <w:rPr>
        <w:rFonts w:ascii="Wingdings" w:hAnsi="Wingdings" w:hint="default"/>
      </w:rPr>
    </w:lvl>
    <w:lvl w:ilvl="7" w:tplc="38126B5A" w:tentative="1">
      <w:start w:val="1"/>
      <w:numFmt w:val="bullet"/>
      <w:lvlText w:val=""/>
      <w:lvlJc w:val="left"/>
      <w:pPr>
        <w:tabs>
          <w:tab w:val="num" w:pos="5760"/>
        </w:tabs>
        <w:ind w:left="5760" w:hanging="360"/>
      </w:pPr>
      <w:rPr>
        <w:rFonts w:ascii="Wingdings" w:hAnsi="Wingdings" w:hint="default"/>
      </w:rPr>
    </w:lvl>
    <w:lvl w:ilvl="8" w:tplc="DD080A8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3F1A10"/>
    <w:multiLevelType w:val="hybridMultilevel"/>
    <w:tmpl w:val="2202F786"/>
    <w:lvl w:ilvl="0" w:tplc="262CB0A8">
      <w:numFmt w:val="bullet"/>
      <w:lvlText w:val="-"/>
      <w:lvlJc w:val="left"/>
      <w:pPr>
        <w:ind w:left="1272" w:hanging="420"/>
      </w:pPr>
      <w:rPr>
        <w:rFonts w:ascii="Arial" w:eastAsia="Arial Unicode MS"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68345BF"/>
    <w:multiLevelType w:val="hybridMultilevel"/>
    <w:tmpl w:val="C6A67A0A"/>
    <w:lvl w:ilvl="0" w:tplc="5E70793E">
      <w:start w:val="1"/>
      <w:numFmt w:val="bullet"/>
      <w:lvlText w:val=""/>
      <w:lvlJc w:val="left"/>
      <w:pPr>
        <w:tabs>
          <w:tab w:val="num" w:pos="720"/>
        </w:tabs>
        <w:ind w:left="720" w:hanging="360"/>
      </w:pPr>
      <w:rPr>
        <w:rFonts w:ascii="Wingdings" w:hAnsi="Wingdings" w:hint="default"/>
      </w:rPr>
    </w:lvl>
    <w:lvl w:ilvl="1" w:tplc="C1B850B4">
      <w:start w:val="1"/>
      <w:numFmt w:val="bullet"/>
      <w:lvlText w:val=""/>
      <w:lvlJc w:val="left"/>
      <w:pPr>
        <w:tabs>
          <w:tab w:val="num" w:pos="1440"/>
        </w:tabs>
        <w:ind w:left="1440" w:hanging="360"/>
      </w:pPr>
      <w:rPr>
        <w:rFonts w:ascii="Wingdings" w:hAnsi="Wingdings" w:hint="default"/>
      </w:rPr>
    </w:lvl>
    <w:lvl w:ilvl="2" w:tplc="9716B690">
      <w:numFmt w:val="bullet"/>
      <w:lvlText w:val="•"/>
      <w:lvlJc w:val="left"/>
      <w:pPr>
        <w:tabs>
          <w:tab w:val="num" w:pos="2160"/>
        </w:tabs>
        <w:ind w:left="2160" w:hanging="360"/>
      </w:pPr>
      <w:rPr>
        <w:rFonts w:ascii="Arial" w:hAnsi="Arial" w:hint="default"/>
      </w:rPr>
    </w:lvl>
    <w:lvl w:ilvl="3" w:tplc="645C8B3C">
      <w:numFmt w:val="bullet"/>
      <w:lvlText w:val=""/>
      <w:lvlJc w:val="left"/>
      <w:pPr>
        <w:tabs>
          <w:tab w:val="num" w:pos="2880"/>
        </w:tabs>
        <w:ind w:left="2880" w:hanging="360"/>
      </w:pPr>
      <w:rPr>
        <w:rFonts w:ascii="Times New Roman" w:hAnsi="Times New Roman" w:hint="default"/>
      </w:rPr>
    </w:lvl>
    <w:lvl w:ilvl="4" w:tplc="04E643D6">
      <w:numFmt w:val="bullet"/>
      <w:lvlText w:val="•"/>
      <w:lvlJc w:val="left"/>
      <w:pPr>
        <w:tabs>
          <w:tab w:val="num" w:pos="3600"/>
        </w:tabs>
        <w:ind w:left="3600" w:hanging="360"/>
      </w:pPr>
      <w:rPr>
        <w:rFonts w:ascii="Arial" w:hAnsi="Arial" w:hint="default"/>
      </w:rPr>
    </w:lvl>
    <w:lvl w:ilvl="5" w:tplc="F8C0A29A" w:tentative="1">
      <w:start w:val="1"/>
      <w:numFmt w:val="bullet"/>
      <w:lvlText w:val=""/>
      <w:lvlJc w:val="left"/>
      <w:pPr>
        <w:tabs>
          <w:tab w:val="num" w:pos="4320"/>
        </w:tabs>
        <w:ind w:left="4320" w:hanging="360"/>
      </w:pPr>
      <w:rPr>
        <w:rFonts w:ascii="Wingdings" w:hAnsi="Wingdings" w:hint="default"/>
      </w:rPr>
    </w:lvl>
    <w:lvl w:ilvl="6" w:tplc="66343E08" w:tentative="1">
      <w:start w:val="1"/>
      <w:numFmt w:val="bullet"/>
      <w:lvlText w:val=""/>
      <w:lvlJc w:val="left"/>
      <w:pPr>
        <w:tabs>
          <w:tab w:val="num" w:pos="5040"/>
        </w:tabs>
        <w:ind w:left="5040" w:hanging="360"/>
      </w:pPr>
      <w:rPr>
        <w:rFonts w:ascii="Wingdings" w:hAnsi="Wingdings" w:hint="default"/>
      </w:rPr>
    </w:lvl>
    <w:lvl w:ilvl="7" w:tplc="2E6662BA" w:tentative="1">
      <w:start w:val="1"/>
      <w:numFmt w:val="bullet"/>
      <w:lvlText w:val=""/>
      <w:lvlJc w:val="left"/>
      <w:pPr>
        <w:tabs>
          <w:tab w:val="num" w:pos="5760"/>
        </w:tabs>
        <w:ind w:left="5760" w:hanging="360"/>
      </w:pPr>
      <w:rPr>
        <w:rFonts w:ascii="Wingdings" w:hAnsi="Wingdings" w:hint="default"/>
      </w:rPr>
    </w:lvl>
    <w:lvl w:ilvl="8" w:tplc="DE98FF7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5A0FD5"/>
    <w:multiLevelType w:val="hybridMultilevel"/>
    <w:tmpl w:val="376695FE"/>
    <w:lvl w:ilvl="0" w:tplc="1BA01F50">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4"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1"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8"/>
  </w:num>
  <w:num w:numId="5">
    <w:abstractNumId w:val="22"/>
  </w:num>
  <w:num w:numId="6">
    <w:abstractNumId w:val="13"/>
  </w:num>
  <w:num w:numId="7">
    <w:abstractNumId w:val="0"/>
  </w:num>
  <w:num w:numId="8">
    <w:abstractNumId w:val="11"/>
  </w:num>
  <w:num w:numId="9">
    <w:abstractNumId w:val="2"/>
  </w:num>
  <w:num w:numId="10">
    <w:abstractNumId w:val="20"/>
  </w:num>
  <w:num w:numId="11">
    <w:abstractNumId w:val="7"/>
  </w:num>
  <w:num w:numId="12">
    <w:abstractNumId w:val="4"/>
  </w:num>
  <w:num w:numId="13">
    <w:abstractNumId w:val="21"/>
  </w:num>
  <w:num w:numId="14">
    <w:abstractNumId w:val="14"/>
  </w:num>
  <w:num w:numId="15">
    <w:abstractNumId w:val="19"/>
  </w:num>
  <w:num w:numId="16">
    <w:abstractNumId w:val="16"/>
  </w:num>
  <w:num w:numId="17">
    <w:abstractNumId w:val="18"/>
  </w:num>
  <w:num w:numId="18">
    <w:abstractNumId w:val="10"/>
  </w:num>
  <w:num w:numId="19">
    <w:abstractNumId w:val="5"/>
  </w:num>
  <w:num w:numId="20">
    <w:abstractNumId w:val="12"/>
  </w:num>
  <w:num w:numId="21">
    <w:abstractNumId w:val="17"/>
  </w:num>
  <w:num w:numId="22">
    <w:abstractNumId w:val="3"/>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ieOPPO_2">
    <w15:presenceInfo w15:providerId="None" w15:userId="Weijie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15EB"/>
    <w:rsid w:val="00062E6E"/>
    <w:rsid w:val="00063FB0"/>
    <w:rsid w:val="000645E9"/>
    <w:rsid w:val="00064E6C"/>
    <w:rsid w:val="00065166"/>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1F6"/>
    <w:rsid w:val="000D36B1"/>
    <w:rsid w:val="000D44B3"/>
    <w:rsid w:val="000D4E43"/>
    <w:rsid w:val="000E0DC4"/>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027"/>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0D9"/>
    <w:rsid w:val="0016126B"/>
    <w:rsid w:val="00164FFE"/>
    <w:rsid w:val="00165085"/>
    <w:rsid w:val="001708DD"/>
    <w:rsid w:val="00171AE6"/>
    <w:rsid w:val="001727ED"/>
    <w:rsid w:val="00172D3D"/>
    <w:rsid w:val="00172FA6"/>
    <w:rsid w:val="0017471F"/>
    <w:rsid w:val="00177935"/>
    <w:rsid w:val="001814F8"/>
    <w:rsid w:val="001879C2"/>
    <w:rsid w:val="001910F6"/>
    <w:rsid w:val="00192C46"/>
    <w:rsid w:val="00192F87"/>
    <w:rsid w:val="0019437F"/>
    <w:rsid w:val="001A08B3"/>
    <w:rsid w:val="001A0B34"/>
    <w:rsid w:val="001A107C"/>
    <w:rsid w:val="001A67BC"/>
    <w:rsid w:val="001A7B60"/>
    <w:rsid w:val="001B32BC"/>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738"/>
    <w:rsid w:val="00232AEC"/>
    <w:rsid w:val="00236F52"/>
    <w:rsid w:val="00237FC1"/>
    <w:rsid w:val="00241CAB"/>
    <w:rsid w:val="002422B3"/>
    <w:rsid w:val="00242A8D"/>
    <w:rsid w:val="00243D0B"/>
    <w:rsid w:val="0024785F"/>
    <w:rsid w:val="00251AB8"/>
    <w:rsid w:val="00251F06"/>
    <w:rsid w:val="0025498E"/>
    <w:rsid w:val="0026004D"/>
    <w:rsid w:val="00263EF8"/>
    <w:rsid w:val="00264026"/>
    <w:rsid w:val="002640DD"/>
    <w:rsid w:val="002642F1"/>
    <w:rsid w:val="00270599"/>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4A16"/>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07F4"/>
    <w:rsid w:val="002F2723"/>
    <w:rsid w:val="002F28A8"/>
    <w:rsid w:val="002F4A8E"/>
    <w:rsid w:val="002F57F1"/>
    <w:rsid w:val="002F7186"/>
    <w:rsid w:val="00301A77"/>
    <w:rsid w:val="003036A4"/>
    <w:rsid w:val="00305409"/>
    <w:rsid w:val="003078E5"/>
    <w:rsid w:val="003122DE"/>
    <w:rsid w:val="0031355F"/>
    <w:rsid w:val="00317DA5"/>
    <w:rsid w:val="00317F74"/>
    <w:rsid w:val="00320D72"/>
    <w:rsid w:val="00322D4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01F"/>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2E4"/>
    <w:rsid w:val="00456D96"/>
    <w:rsid w:val="00457E75"/>
    <w:rsid w:val="00460A85"/>
    <w:rsid w:val="00461B54"/>
    <w:rsid w:val="00462DF1"/>
    <w:rsid w:val="00464508"/>
    <w:rsid w:val="00465A77"/>
    <w:rsid w:val="00471AA5"/>
    <w:rsid w:val="00471ED5"/>
    <w:rsid w:val="0047273F"/>
    <w:rsid w:val="00473BD7"/>
    <w:rsid w:val="00473F2B"/>
    <w:rsid w:val="0047548F"/>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E02"/>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6E4"/>
    <w:rsid w:val="00594E2D"/>
    <w:rsid w:val="00594E9A"/>
    <w:rsid w:val="005A01D2"/>
    <w:rsid w:val="005A19F1"/>
    <w:rsid w:val="005A7C36"/>
    <w:rsid w:val="005B0106"/>
    <w:rsid w:val="005B013F"/>
    <w:rsid w:val="005B3270"/>
    <w:rsid w:val="005B3E3D"/>
    <w:rsid w:val="005B3F25"/>
    <w:rsid w:val="005B3F4A"/>
    <w:rsid w:val="005B4AB6"/>
    <w:rsid w:val="005B5946"/>
    <w:rsid w:val="005C0B1B"/>
    <w:rsid w:val="005C3025"/>
    <w:rsid w:val="005C36E1"/>
    <w:rsid w:val="005C6218"/>
    <w:rsid w:val="005C7488"/>
    <w:rsid w:val="005C79BD"/>
    <w:rsid w:val="005C7F51"/>
    <w:rsid w:val="005D1E82"/>
    <w:rsid w:val="005D21E1"/>
    <w:rsid w:val="005D223B"/>
    <w:rsid w:val="005D22E3"/>
    <w:rsid w:val="005D3920"/>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60A3"/>
    <w:rsid w:val="006779D5"/>
    <w:rsid w:val="00682978"/>
    <w:rsid w:val="00684A8E"/>
    <w:rsid w:val="00685D55"/>
    <w:rsid w:val="00692112"/>
    <w:rsid w:val="00693CB3"/>
    <w:rsid w:val="006954DE"/>
    <w:rsid w:val="00695808"/>
    <w:rsid w:val="00695CCB"/>
    <w:rsid w:val="006A0001"/>
    <w:rsid w:val="006A1BF7"/>
    <w:rsid w:val="006A2BD0"/>
    <w:rsid w:val="006A41F6"/>
    <w:rsid w:val="006A5AA7"/>
    <w:rsid w:val="006A5BEF"/>
    <w:rsid w:val="006A7941"/>
    <w:rsid w:val="006B2B4D"/>
    <w:rsid w:val="006B46FB"/>
    <w:rsid w:val="006B57DA"/>
    <w:rsid w:val="006C56E9"/>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07C7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6D3"/>
    <w:rsid w:val="007F473F"/>
    <w:rsid w:val="007F47E2"/>
    <w:rsid w:val="007F6138"/>
    <w:rsid w:val="007F7259"/>
    <w:rsid w:val="00803516"/>
    <w:rsid w:val="00803928"/>
    <w:rsid w:val="008040A8"/>
    <w:rsid w:val="00806158"/>
    <w:rsid w:val="0081106C"/>
    <w:rsid w:val="00811FB6"/>
    <w:rsid w:val="008130C4"/>
    <w:rsid w:val="00815E31"/>
    <w:rsid w:val="00816266"/>
    <w:rsid w:val="0082288D"/>
    <w:rsid w:val="00824BDD"/>
    <w:rsid w:val="008279FA"/>
    <w:rsid w:val="0083401F"/>
    <w:rsid w:val="00836B6A"/>
    <w:rsid w:val="00843A24"/>
    <w:rsid w:val="00852972"/>
    <w:rsid w:val="008535C4"/>
    <w:rsid w:val="00855FB7"/>
    <w:rsid w:val="008577D3"/>
    <w:rsid w:val="008626E7"/>
    <w:rsid w:val="00862FBD"/>
    <w:rsid w:val="00863157"/>
    <w:rsid w:val="0086388E"/>
    <w:rsid w:val="008646D7"/>
    <w:rsid w:val="008656CA"/>
    <w:rsid w:val="00866261"/>
    <w:rsid w:val="0086699B"/>
    <w:rsid w:val="00870EE7"/>
    <w:rsid w:val="00872EE5"/>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266FA"/>
    <w:rsid w:val="00930FEF"/>
    <w:rsid w:val="0093340F"/>
    <w:rsid w:val="00934211"/>
    <w:rsid w:val="009372EC"/>
    <w:rsid w:val="00941E30"/>
    <w:rsid w:val="00942EF5"/>
    <w:rsid w:val="009430BD"/>
    <w:rsid w:val="009441B4"/>
    <w:rsid w:val="009449B3"/>
    <w:rsid w:val="00944A38"/>
    <w:rsid w:val="00946BF8"/>
    <w:rsid w:val="00946DC8"/>
    <w:rsid w:val="00956B67"/>
    <w:rsid w:val="00960F23"/>
    <w:rsid w:val="0096423E"/>
    <w:rsid w:val="00964561"/>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450E"/>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6F15"/>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45F"/>
    <w:rsid w:val="00A3157A"/>
    <w:rsid w:val="00A3222E"/>
    <w:rsid w:val="00A36397"/>
    <w:rsid w:val="00A36D8D"/>
    <w:rsid w:val="00A4139E"/>
    <w:rsid w:val="00A42249"/>
    <w:rsid w:val="00A4228B"/>
    <w:rsid w:val="00A451E7"/>
    <w:rsid w:val="00A463E3"/>
    <w:rsid w:val="00A4660C"/>
    <w:rsid w:val="00A47E70"/>
    <w:rsid w:val="00A5094A"/>
    <w:rsid w:val="00A50CF0"/>
    <w:rsid w:val="00A50D18"/>
    <w:rsid w:val="00A50FE5"/>
    <w:rsid w:val="00A51357"/>
    <w:rsid w:val="00A51705"/>
    <w:rsid w:val="00A53077"/>
    <w:rsid w:val="00A5442D"/>
    <w:rsid w:val="00A54FE9"/>
    <w:rsid w:val="00A55E67"/>
    <w:rsid w:val="00A563FE"/>
    <w:rsid w:val="00A6556D"/>
    <w:rsid w:val="00A65592"/>
    <w:rsid w:val="00A66B88"/>
    <w:rsid w:val="00A67EE4"/>
    <w:rsid w:val="00A73125"/>
    <w:rsid w:val="00A7671C"/>
    <w:rsid w:val="00A77167"/>
    <w:rsid w:val="00A77C4C"/>
    <w:rsid w:val="00A8090E"/>
    <w:rsid w:val="00A81C58"/>
    <w:rsid w:val="00A837FD"/>
    <w:rsid w:val="00A92562"/>
    <w:rsid w:val="00A92CF2"/>
    <w:rsid w:val="00A93BB8"/>
    <w:rsid w:val="00A93BBB"/>
    <w:rsid w:val="00AA26FB"/>
    <w:rsid w:val="00AA2CBC"/>
    <w:rsid w:val="00AA5723"/>
    <w:rsid w:val="00AB01A0"/>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1124"/>
    <w:rsid w:val="00B02201"/>
    <w:rsid w:val="00B04C02"/>
    <w:rsid w:val="00B110AC"/>
    <w:rsid w:val="00B11D1D"/>
    <w:rsid w:val="00B11D23"/>
    <w:rsid w:val="00B15862"/>
    <w:rsid w:val="00B22BC3"/>
    <w:rsid w:val="00B22BD9"/>
    <w:rsid w:val="00B258BB"/>
    <w:rsid w:val="00B26EC9"/>
    <w:rsid w:val="00B27CF9"/>
    <w:rsid w:val="00B3031C"/>
    <w:rsid w:val="00B30B19"/>
    <w:rsid w:val="00B3258D"/>
    <w:rsid w:val="00B3506A"/>
    <w:rsid w:val="00B3671D"/>
    <w:rsid w:val="00B37B97"/>
    <w:rsid w:val="00B47A55"/>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1EB1"/>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109A"/>
    <w:rsid w:val="00BE2BA2"/>
    <w:rsid w:val="00BE6BFF"/>
    <w:rsid w:val="00BE7E0E"/>
    <w:rsid w:val="00BF0211"/>
    <w:rsid w:val="00BF1A69"/>
    <w:rsid w:val="00BF1AA7"/>
    <w:rsid w:val="00BF46A4"/>
    <w:rsid w:val="00BF502D"/>
    <w:rsid w:val="00BF606E"/>
    <w:rsid w:val="00BF67C6"/>
    <w:rsid w:val="00BF67E8"/>
    <w:rsid w:val="00C0002C"/>
    <w:rsid w:val="00C0525B"/>
    <w:rsid w:val="00C057B9"/>
    <w:rsid w:val="00C07B11"/>
    <w:rsid w:val="00C10330"/>
    <w:rsid w:val="00C1509B"/>
    <w:rsid w:val="00C21D76"/>
    <w:rsid w:val="00C229E9"/>
    <w:rsid w:val="00C22C1E"/>
    <w:rsid w:val="00C2343C"/>
    <w:rsid w:val="00C23EC6"/>
    <w:rsid w:val="00C240EC"/>
    <w:rsid w:val="00C25669"/>
    <w:rsid w:val="00C26158"/>
    <w:rsid w:val="00C26694"/>
    <w:rsid w:val="00C31922"/>
    <w:rsid w:val="00C35E57"/>
    <w:rsid w:val="00C36FFA"/>
    <w:rsid w:val="00C370F4"/>
    <w:rsid w:val="00C37BEE"/>
    <w:rsid w:val="00C525BB"/>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85A"/>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E687A"/>
    <w:rsid w:val="00CF2725"/>
    <w:rsid w:val="00CF2DC0"/>
    <w:rsid w:val="00CF718D"/>
    <w:rsid w:val="00D01172"/>
    <w:rsid w:val="00D01E2A"/>
    <w:rsid w:val="00D03F9A"/>
    <w:rsid w:val="00D04D03"/>
    <w:rsid w:val="00D06D51"/>
    <w:rsid w:val="00D06F0C"/>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5CE5"/>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C91"/>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E6AD3"/>
    <w:rsid w:val="00DF0360"/>
    <w:rsid w:val="00DF2A08"/>
    <w:rsid w:val="00DF37C8"/>
    <w:rsid w:val="00DF7FA4"/>
    <w:rsid w:val="00E01B6E"/>
    <w:rsid w:val="00E02EEA"/>
    <w:rsid w:val="00E05595"/>
    <w:rsid w:val="00E06120"/>
    <w:rsid w:val="00E1105A"/>
    <w:rsid w:val="00E11C7F"/>
    <w:rsid w:val="00E12244"/>
    <w:rsid w:val="00E13F3D"/>
    <w:rsid w:val="00E141EC"/>
    <w:rsid w:val="00E1677E"/>
    <w:rsid w:val="00E211BF"/>
    <w:rsid w:val="00E237DB"/>
    <w:rsid w:val="00E25350"/>
    <w:rsid w:val="00E25B88"/>
    <w:rsid w:val="00E32935"/>
    <w:rsid w:val="00E34898"/>
    <w:rsid w:val="00E36A46"/>
    <w:rsid w:val="00E4469C"/>
    <w:rsid w:val="00E51101"/>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6F01"/>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061B7"/>
    <w:rsid w:val="00F07F87"/>
    <w:rsid w:val="00F14B0B"/>
    <w:rsid w:val="00F16230"/>
    <w:rsid w:val="00F21657"/>
    <w:rsid w:val="00F2180E"/>
    <w:rsid w:val="00F22BF5"/>
    <w:rsid w:val="00F25D98"/>
    <w:rsid w:val="00F2682D"/>
    <w:rsid w:val="00F2702A"/>
    <w:rsid w:val="00F27901"/>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072C"/>
    <w:rsid w:val="00F83017"/>
    <w:rsid w:val="00F86065"/>
    <w:rsid w:val="00F86442"/>
    <w:rsid w:val="00F86F0D"/>
    <w:rsid w:val="00F92139"/>
    <w:rsid w:val="00F938CA"/>
    <w:rsid w:val="00F96080"/>
    <w:rsid w:val="00F97834"/>
    <w:rsid w:val="00FA05F8"/>
    <w:rsid w:val="00FA392A"/>
    <w:rsid w:val="00FA3AD8"/>
    <w:rsid w:val="00FA41D2"/>
    <w:rsid w:val="00FA4604"/>
    <w:rsid w:val="00FA494B"/>
    <w:rsid w:val="00FA4955"/>
    <w:rsid w:val="00FA5073"/>
    <w:rsid w:val="00FA5FC3"/>
    <w:rsid w:val="00FB53A6"/>
    <w:rsid w:val="00FB582D"/>
    <w:rsid w:val="00FB6386"/>
    <w:rsid w:val="00FB7FDD"/>
    <w:rsid w:val="00FC1F47"/>
    <w:rsid w:val="00FD230E"/>
    <w:rsid w:val="00FD4BC7"/>
    <w:rsid w:val="00FD67E9"/>
    <w:rsid w:val="00FE0C18"/>
    <w:rsid w:val="00FE1699"/>
    <w:rsid w:val="00FE1E70"/>
    <w:rsid w:val="00FE1EC3"/>
    <w:rsid w:val="00FE2EE1"/>
    <w:rsid w:val="00FE310C"/>
    <w:rsid w:val="00FE38F4"/>
    <w:rsid w:val="00FF0EAD"/>
    <w:rsid w:val="00FF491C"/>
    <w:rsid w:val="00FF5DB4"/>
    <w:rsid w:val="00FF5E45"/>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2">
    <w:name w:val="正文文本 字符1"/>
    <w:link w:val="afa"/>
    <w:rsid w:val="00B611C1"/>
    <w:rPr>
      <w:rFonts w:ascii="Arial" w:hAnsi="Arial"/>
      <w:lang w:val="en-GB"/>
    </w:rPr>
  </w:style>
  <w:style w:type="paragraph" w:styleId="afa">
    <w:name w:val="Body Text"/>
    <w:basedOn w:val="a"/>
    <w:link w:val="12"/>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3">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paragraph" w:customStyle="1" w:styleId="Guidance">
    <w:name w:val="Guidance"/>
    <w:basedOn w:val="a"/>
    <w:rsid w:val="00A92CF2"/>
    <w:rPr>
      <w:rFonts w:eastAsia="MS Mincho"/>
      <w:i/>
      <w:color w:val="0000FF"/>
    </w:rPr>
  </w:style>
  <w:style w:type="character" w:customStyle="1" w:styleId="10">
    <w:name w:val="标题 1 字符"/>
    <w:link w:val="1"/>
    <w:rsid w:val="001610D9"/>
    <w:rPr>
      <w:rFonts w:ascii="Arial" w:eastAsiaTheme="minorEastAsia" w:hAnsi="Arial"/>
      <w:sz w:val="36"/>
      <w:lang w:val="en-GB" w:eastAsia="en-US"/>
    </w:rPr>
  </w:style>
  <w:style w:type="character" w:customStyle="1" w:styleId="20">
    <w:name w:val="标题 2 字符"/>
    <w:link w:val="2"/>
    <w:rsid w:val="001610D9"/>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mailto:xuweijie@oppo.co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BBBD3-ED63-4B8B-8317-668779E7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33</cp:revision>
  <cp:lastPrinted>2411-12-31T15:59:00Z</cp:lastPrinted>
  <dcterms:created xsi:type="dcterms:W3CDTF">2023-08-24T07:13:00Z</dcterms:created>
  <dcterms:modified xsi:type="dcterms:W3CDTF">2023-11-03T11:46:00Z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